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B80" w:rsidRDefault="00C90B80" w:rsidP="005B4810">
      <w:pPr>
        <w:ind w:left="-540" w:hanging="27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2586576</wp:posOffset>
            </wp:positionH>
            <wp:positionV relativeFrom="paragraph">
              <wp:posOffset>-163499</wp:posOffset>
            </wp:positionV>
            <wp:extent cx="577298" cy="685800"/>
            <wp:effectExtent l="19050" t="0" r="0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4810" w:rsidRDefault="005B4810" w:rsidP="005B4810"/>
    <w:p w:rsidR="005B4810" w:rsidRPr="00A9480F" w:rsidRDefault="005B4810" w:rsidP="00D37B87">
      <w:pPr>
        <w:spacing w:line="240" w:lineRule="auto"/>
        <w:ind w:left="28" w:hanging="28"/>
        <w:jc w:val="center"/>
        <w:rPr>
          <w:b/>
          <w:sz w:val="24"/>
          <w:szCs w:val="24"/>
        </w:rPr>
      </w:pPr>
      <w:r w:rsidRPr="00A9480F">
        <w:rPr>
          <w:b/>
          <w:sz w:val="24"/>
          <w:szCs w:val="24"/>
        </w:rPr>
        <w:t xml:space="preserve">АДМИНИСТРАЦИЯ </w:t>
      </w:r>
    </w:p>
    <w:p w:rsidR="005B4810" w:rsidRPr="00A9480F" w:rsidRDefault="00994522" w:rsidP="00D37B87">
      <w:pPr>
        <w:spacing w:line="240" w:lineRule="auto"/>
        <w:ind w:left="28" w:hanging="2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СИНЯВИНСКОГО ГОРОДСКОГО </w:t>
      </w:r>
      <w:r w:rsidR="005B4810" w:rsidRPr="00A9480F">
        <w:rPr>
          <w:b/>
          <w:sz w:val="24"/>
          <w:szCs w:val="24"/>
        </w:rPr>
        <w:t>ПОСЕЛЕНИЯ</w:t>
      </w:r>
    </w:p>
    <w:p w:rsidR="005B4810" w:rsidRPr="00A9480F" w:rsidRDefault="00994522" w:rsidP="00D37B87">
      <w:pPr>
        <w:spacing w:line="240" w:lineRule="auto"/>
        <w:ind w:left="28" w:hanging="2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КИРОВСКОГО  МУНИЦИПАЛЬНОГО РАЙОНА </w:t>
      </w:r>
      <w:r w:rsidR="005B4810" w:rsidRPr="00A9480F">
        <w:rPr>
          <w:b/>
          <w:sz w:val="24"/>
          <w:szCs w:val="24"/>
        </w:rPr>
        <w:t>ЛЕНИНГРАДСКОЙ ОБЛАСТИ</w:t>
      </w:r>
    </w:p>
    <w:p w:rsidR="00601847" w:rsidRDefault="00601847" w:rsidP="00601847">
      <w:pPr>
        <w:spacing w:line="240" w:lineRule="auto"/>
        <w:ind w:hanging="27"/>
        <w:jc w:val="center"/>
        <w:rPr>
          <w:b/>
          <w:sz w:val="28"/>
          <w:szCs w:val="28"/>
        </w:rPr>
      </w:pPr>
    </w:p>
    <w:p w:rsidR="005B4810" w:rsidRPr="00A9480F" w:rsidRDefault="005B4810" w:rsidP="00601847">
      <w:pPr>
        <w:spacing w:line="240" w:lineRule="auto"/>
        <w:ind w:hanging="27"/>
        <w:jc w:val="center"/>
        <w:rPr>
          <w:b/>
          <w:sz w:val="28"/>
          <w:szCs w:val="28"/>
        </w:rPr>
      </w:pPr>
      <w:proofErr w:type="gramStart"/>
      <w:r w:rsidRPr="00A9480F">
        <w:rPr>
          <w:b/>
          <w:sz w:val="28"/>
          <w:szCs w:val="28"/>
        </w:rPr>
        <w:t>П</w:t>
      </w:r>
      <w:proofErr w:type="gramEnd"/>
      <w:r w:rsidRPr="00A9480F">
        <w:rPr>
          <w:b/>
          <w:sz w:val="28"/>
          <w:szCs w:val="28"/>
        </w:rPr>
        <w:t xml:space="preserve"> О С Т А Н О В Л Е Н И Е</w:t>
      </w:r>
    </w:p>
    <w:p w:rsidR="005B4810" w:rsidRPr="00E011B1" w:rsidRDefault="005B4810" w:rsidP="00601847">
      <w:pPr>
        <w:pStyle w:val="4"/>
        <w:tabs>
          <w:tab w:val="clear" w:pos="1304"/>
        </w:tabs>
        <w:spacing w:before="0" w:after="0"/>
        <w:ind w:left="0" w:firstLine="0"/>
        <w:jc w:val="center"/>
        <w:rPr>
          <w:b w:val="0"/>
        </w:rPr>
      </w:pPr>
      <w:r w:rsidRPr="00E011B1">
        <w:rPr>
          <w:b w:val="0"/>
        </w:rPr>
        <w:t>от «</w:t>
      </w:r>
      <w:r w:rsidR="00D37B87">
        <w:rPr>
          <w:b w:val="0"/>
        </w:rPr>
        <w:t>30</w:t>
      </w:r>
      <w:r w:rsidRPr="00E011B1">
        <w:rPr>
          <w:b w:val="0"/>
        </w:rPr>
        <w:t xml:space="preserve">» </w:t>
      </w:r>
      <w:r w:rsidR="00D37B87">
        <w:rPr>
          <w:b w:val="0"/>
        </w:rPr>
        <w:t>июня</w:t>
      </w:r>
      <w:r w:rsidR="00940253">
        <w:rPr>
          <w:b w:val="0"/>
        </w:rPr>
        <w:t xml:space="preserve"> </w:t>
      </w:r>
      <w:r w:rsidRPr="00E011B1">
        <w:rPr>
          <w:b w:val="0"/>
        </w:rPr>
        <w:t>202</w:t>
      </w:r>
      <w:r w:rsidR="00D37B87">
        <w:rPr>
          <w:b w:val="0"/>
        </w:rPr>
        <w:t>5</w:t>
      </w:r>
      <w:r>
        <w:rPr>
          <w:b w:val="0"/>
        </w:rPr>
        <w:t xml:space="preserve"> </w:t>
      </w:r>
      <w:r w:rsidRPr="00E011B1">
        <w:rPr>
          <w:b w:val="0"/>
        </w:rPr>
        <w:t xml:space="preserve">года № </w:t>
      </w:r>
      <w:r w:rsidR="00D37B87">
        <w:rPr>
          <w:b w:val="0"/>
        </w:rPr>
        <w:t>354</w:t>
      </w:r>
    </w:p>
    <w:p w:rsidR="000C7718" w:rsidRDefault="000C7718" w:rsidP="00601847">
      <w:pPr>
        <w:spacing w:line="240" w:lineRule="auto"/>
        <w:jc w:val="center"/>
        <w:rPr>
          <w:b/>
          <w:sz w:val="24"/>
          <w:szCs w:val="24"/>
        </w:rPr>
      </w:pPr>
    </w:p>
    <w:p w:rsidR="005B4810" w:rsidRPr="00893D70" w:rsidRDefault="005B4810" w:rsidP="000C7718">
      <w:pPr>
        <w:spacing w:line="240" w:lineRule="auto"/>
        <w:jc w:val="center"/>
        <w:rPr>
          <w:b/>
          <w:sz w:val="24"/>
          <w:szCs w:val="24"/>
        </w:rPr>
      </w:pPr>
      <w:r w:rsidRPr="00893D70">
        <w:rPr>
          <w:b/>
          <w:sz w:val="24"/>
          <w:szCs w:val="24"/>
        </w:rPr>
        <w:t xml:space="preserve">Об утверждении актуализированной схемы теплоснабжения </w:t>
      </w:r>
      <w:proofErr w:type="spellStart"/>
      <w:r w:rsidRPr="00893D70">
        <w:rPr>
          <w:b/>
          <w:sz w:val="24"/>
          <w:szCs w:val="24"/>
        </w:rPr>
        <w:t>Синявинско</w:t>
      </w:r>
      <w:r w:rsidR="007F7411" w:rsidRPr="00893D70">
        <w:rPr>
          <w:b/>
          <w:sz w:val="24"/>
          <w:szCs w:val="24"/>
        </w:rPr>
        <w:t>го</w:t>
      </w:r>
      <w:proofErr w:type="spellEnd"/>
      <w:r w:rsidRPr="00893D70">
        <w:rPr>
          <w:b/>
          <w:sz w:val="24"/>
          <w:szCs w:val="24"/>
        </w:rPr>
        <w:t xml:space="preserve"> городско</w:t>
      </w:r>
      <w:r w:rsidR="007F7411" w:rsidRPr="00893D70">
        <w:rPr>
          <w:b/>
          <w:sz w:val="24"/>
          <w:szCs w:val="24"/>
        </w:rPr>
        <w:t>го</w:t>
      </w:r>
      <w:r w:rsidRPr="00893D70">
        <w:rPr>
          <w:b/>
          <w:sz w:val="24"/>
          <w:szCs w:val="24"/>
        </w:rPr>
        <w:t xml:space="preserve"> поселени</w:t>
      </w:r>
      <w:r w:rsidR="007F7411" w:rsidRPr="00893D70">
        <w:rPr>
          <w:b/>
          <w:sz w:val="24"/>
          <w:szCs w:val="24"/>
        </w:rPr>
        <w:t xml:space="preserve">я </w:t>
      </w:r>
      <w:r w:rsidRPr="00893D70">
        <w:rPr>
          <w:b/>
          <w:sz w:val="24"/>
          <w:szCs w:val="24"/>
        </w:rPr>
        <w:t xml:space="preserve">Кировского муниципального района Ленинградской области </w:t>
      </w:r>
      <w:r w:rsidR="00893D70" w:rsidRPr="00893D70">
        <w:rPr>
          <w:b/>
          <w:bCs/>
          <w:sz w:val="24"/>
          <w:szCs w:val="24"/>
        </w:rPr>
        <w:t xml:space="preserve">до 2040 года </w:t>
      </w:r>
      <w:r w:rsidR="00893D70" w:rsidRPr="00893D70">
        <w:rPr>
          <w:b/>
          <w:sz w:val="24"/>
          <w:szCs w:val="24"/>
        </w:rPr>
        <w:t xml:space="preserve">(актуализация на 2026 год) </w:t>
      </w:r>
    </w:p>
    <w:p w:rsidR="005B4810" w:rsidRPr="0094495A" w:rsidRDefault="005B4810" w:rsidP="0094495A">
      <w:pPr>
        <w:spacing w:line="240" w:lineRule="auto"/>
        <w:rPr>
          <w:sz w:val="28"/>
          <w:szCs w:val="28"/>
        </w:rPr>
      </w:pPr>
    </w:p>
    <w:p w:rsidR="00984C7C" w:rsidRPr="0094495A" w:rsidRDefault="007F7411" w:rsidP="0094495A">
      <w:pPr>
        <w:pStyle w:val="afff0"/>
        <w:spacing w:after="0" w:line="240" w:lineRule="auto"/>
        <w:ind w:firstLine="567"/>
        <w:jc w:val="both"/>
        <w:rPr>
          <w:sz w:val="28"/>
          <w:szCs w:val="28"/>
        </w:rPr>
      </w:pPr>
      <w:r w:rsidRPr="0094495A">
        <w:rPr>
          <w:sz w:val="28"/>
          <w:szCs w:val="28"/>
        </w:rPr>
        <w:t>В соответствии Федеральн</w:t>
      </w:r>
      <w:r w:rsidR="00611CD9" w:rsidRPr="0094495A">
        <w:rPr>
          <w:sz w:val="28"/>
          <w:szCs w:val="28"/>
        </w:rPr>
        <w:t>ым</w:t>
      </w:r>
      <w:r w:rsidRPr="0094495A">
        <w:rPr>
          <w:sz w:val="28"/>
          <w:szCs w:val="28"/>
        </w:rPr>
        <w:t xml:space="preserve"> закон</w:t>
      </w:r>
      <w:r w:rsidR="00611CD9" w:rsidRPr="0094495A">
        <w:rPr>
          <w:sz w:val="28"/>
          <w:szCs w:val="28"/>
        </w:rPr>
        <w:t>ом</w:t>
      </w:r>
      <w:r w:rsidRPr="0094495A">
        <w:rPr>
          <w:sz w:val="28"/>
          <w:szCs w:val="28"/>
        </w:rPr>
        <w:t xml:space="preserve"> от 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утверждения», </w:t>
      </w:r>
      <w:r w:rsidR="003A5E51" w:rsidRPr="0094495A">
        <w:rPr>
          <w:sz w:val="28"/>
          <w:szCs w:val="28"/>
        </w:rPr>
        <w:t xml:space="preserve">администрация </w:t>
      </w:r>
      <w:proofErr w:type="spellStart"/>
      <w:r w:rsidR="00984C7C" w:rsidRPr="0094495A">
        <w:rPr>
          <w:sz w:val="28"/>
          <w:szCs w:val="28"/>
        </w:rPr>
        <w:t>Синявинского</w:t>
      </w:r>
      <w:proofErr w:type="spellEnd"/>
      <w:r w:rsidR="00984C7C" w:rsidRPr="0094495A">
        <w:rPr>
          <w:sz w:val="28"/>
          <w:szCs w:val="28"/>
        </w:rPr>
        <w:t xml:space="preserve"> городского поселения Кировского муниципального района Ленинградской области </w:t>
      </w:r>
      <w:r w:rsidRPr="0094495A">
        <w:rPr>
          <w:sz w:val="28"/>
          <w:szCs w:val="28"/>
        </w:rPr>
        <w:t xml:space="preserve">ПОСТАНОВЛЯЕТ: </w:t>
      </w:r>
    </w:p>
    <w:p w:rsidR="003A5E51" w:rsidRPr="0094495A" w:rsidRDefault="007F7411" w:rsidP="0094495A">
      <w:pPr>
        <w:pStyle w:val="ab"/>
        <w:keepNext/>
        <w:keepLines/>
        <w:numPr>
          <w:ilvl w:val="0"/>
          <w:numId w:val="23"/>
        </w:numPr>
        <w:ind w:left="0" w:firstLine="567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94495A">
        <w:rPr>
          <w:rFonts w:ascii="Times New Roman" w:hAnsi="Times New Roman"/>
          <w:sz w:val="28"/>
          <w:szCs w:val="28"/>
        </w:rPr>
        <w:t xml:space="preserve">Утвердить актуализированную схему теплоснабжения </w:t>
      </w:r>
      <w:proofErr w:type="spellStart"/>
      <w:r w:rsidR="003A5E51" w:rsidRPr="0094495A">
        <w:rPr>
          <w:rFonts w:ascii="Times New Roman" w:hAnsi="Times New Roman"/>
          <w:sz w:val="28"/>
          <w:szCs w:val="28"/>
        </w:rPr>
        <w:t>Синявинского</w:t>
      </w:r>
      <w:proofErr w:type="spellEnd"/>
      <w:r w:rsidR="003A5E51" w:rsidRPr="0094495A">
        <w:rPr>
          <w:rFonts w:ascii="Times New Roman" w:hAnsi="Times New Roman"/>
          <w:sz w:val="28"/>
          <w:szCs w:val="28"/>
        </w:rPr>
        <w:t xml:space="preserve"> городского поселения Кировского муниципального района Ленинградской области</w:t>
      </w:r>
      <w:r w:rsidR="003A5E51" w:rsidRPr="0094495A">
        <w:rPr>
          <w:rFonts w:ascii="Times New Roman" w:hAnsi="Times New Roman"/>
          <w:bCs/>
          <w:sz w:val="28"/>
          <w:szCs w:val="28"/>
        </w:rPr>
        <w:t xml:space="preserve"> </w:t>
      </w:r>
      <w:r w:rsidR="003A5E51" w:rsidRPr="0094495A">
        <w:rPr>
          <w:rFonts w:ascii="Times New Roman" w:hAnsi="Times New Roman"/>
          <w:bCs/>
          <w:color w:val="000000"/>
          <w:sz w:val="28"/>
          <w:szCs w:val="28"/>
        </w:rPr>
        <w:t>на период до 2040 года</w:t>
      </w:r>
      <w:r w:rsidR="003A5E51" w:rsidRPr="0094495A">
        <w:rPr>
          <w:rFonts w:ascii="Times New Roman" w:hAnsi="Times New Roman"/>
          <w:bCs/>
          <w:sz w:val="28"/>
          <w:szCs w:val="28"/>
        </w:rPr>
        <w:t xml:space="preserve"> </w:t>
      </w:r>
      <w:r w:rsidR="003A5E51" w:rsidRPr="0094495A">
        <w:rPr>
          <w:rFonts w:ascii="Times New Roman" w:hAnsi="Times New Roman"/>
          <w:sz w:val="28"/>
          <w:szCs w:val="28"/>
        </w:rPr>
        <w:t xml:space="preserve">(актуализация на 2026 год) согласно приложению. </w:t>
      </w:r>
    </w:p>
    <w:p w:rsidR="00E4121A" w:rsidRPr="0094495A" w:rsidRDefault="00893D70" w:rsidP="0094495A">
      <w:pPr>
        <w:spacing w:line="240" w:lineRule="auto"/>
        <w:jc w:val="both"/>
        <w:rPr>
          <w:sz w:val="28"/>
          <w:szCs w:val="28"/>
        </w:rPr>
      </w:pPr>
      <w:r w:rsidRPr="0094495A">
        <w:rPr>
          <w:bCs/>
          <w:sz w:val="28"/>
          <w:szCs w:val="28"/>
        </w:rPr>
        <w:t>2.</w:t>
      </w:r>
      <w:r w:rsidR="00E4121A" w:rsidRPr="0094495A">
        <w:rPr>
          <w:bCs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E4121A" w:rsidRPr="0094495A">
        <w:rPr>
          <w:bCs/>
          <w:sz w:val="28"/>
          <w:szCs w:val="28"/>
        </w:rPr>
        <w:t>Синявинского</w:t>
      </w:r>
      <w:proofErr w:type="spellEnd"/>
      <w:r w:rsidR="00E4121A" w:rsidRPr="0094495A">
        <w:rPr>
          <w:bCs/>
          <w:sz w:val="28"/>
          <w:szCs w:val="28"/>
        </w:rPr>
        <w:t xml:space="preserve"> городского поселения Кировского муниципального района Ленинградской области № 113 от 09.02.2023 «</w:t>
      </w:r>
      <w:r w:rsidR="00E4121A" w:rsidRPr="0094495A">
        <w:rPr>
          <w:sz w:val="28"/>
          <w:szCs w:val="28"/>
        </w:rPr>
        <w:t xml:space="preserve">Об утверждении актуализированной схемы теплоснабжения муниципального образования </w:t>
      </w:r>
      <w:proofErr w:type="spellStart"/>
      <w:r w:rsidR="00E4121A" w:rsidRPr="0094495A">
        <w:rPr>
          <w:sz w:val="28"/>
          <w:szCs w:val="28"/>
        </w:rPr>
        <w:t>Синявинское</w:t>
      </w:r>
      <w:proofErr w:type="spellEnd"/>
      <w:r w:rsidR="00E4121A" w:rsidRPr="0094495A">
        <w:rPr>
          <w:sz w:val="28"/>
          <w:szCs w:val="28"/>
        </w:rPr>
        <w:t xml:space="preserve"> городское поселение Кировского муниципального района Ленинградской области на 2023-2024 гг.». </w:t>
      </w:r>
    </w:p>
    <w:p w:rsidR="003A5E51" w:rsidRPr="0094495A" w:rsidRDefault="005147E9" w:rsidP="0094495A">
      <w:pPr>
        <w:keepNext/>
        <w:keepLines/>
        <w:spacing w:line="240" w:lineRule="auto"/>
        <w:jc w:val="both"/>
        <w:outlineLvl w:val="0"/>
        <w:rPr>
          <w:bCs/>
          <w:sz w:val="28"/>
          <w:szCs w:val="28"/>
        </w:rPr>
      </w:pPr>
      <w:r w:rsidRPr="0094495A">
        <w:rPr>
          <w:bCs/>
          <w:sz w:val="28"/>
          <w:szCs w:val="28"/>
        </w:rPr>
        <w:t xml:space="preserve">3. Настоящее постановление с приложением </w:t>
      </w:r>
      <w:r w:rsidRPr="0094495A">
        <w:rPr>
          <w:sz w:val="28"/>
          <w:szCs w:val="28"/>
        </w:rPr>
        <w:t>подлежит размещению на официальном сайте</w:t>
      </w:r>
      <w:r w:rsidRPr="0094495A">
        <w:rPr>
          <w:bCs/>
          <w:sz w:val="28"/>
          <w:szCs w:val="28"/>
        </w:rPr>
        <w:t xml:space="preserve"> администрации в сети Интернет.</w:t>
      </w:r>
    </w:p>
    <w:p w:rsidR="005147E9" w:rsidRPr="0094495A" w:rsidRDefault="005147E9" w:rsidP="0094495A">
      <w:pPr>
        <w:keepNext/>
        <w:keepLines/>
        <w:spacing w:line="240" w:lineRule="auto"/>
        <w:jc w:val="both"/>
        <w:outlineLvl w:val="0"/>
        <w:rPr>
          <w:sz w:val="28"/>
          <w:szCs w:val="28"/>
        </w:rPr>
      </w:pPr>
      <w:r w:rsidRPr="0094495A">
        <w:rPr>
          <w:bCs/>
          <w:sz w:val="28"/>
          <w:szCs w:val="28"/>
        </w:rPr>
        <w:t xml:space="preserve">4. Постановление вступает в силу с </w:t>
      </w:r>
      <w:r w:rsidRPr="0094495A">
        <w:rPr>
          <w:sz w:val="28"/>
          <w:szCs w:val="28"/>
        </w:rPr>
        <w:t>момента подписания.</w:t>
      </w:r>
    </w:p>
    <w:p w:rsidR="005147E9" w:rsidRPr="0094495A" w:rsidRDefault="005147E9" w:rsidP="0094495A">
      <w:pPr>
        <w:keepNext/>
        <w:keepLines/>
        <w:spacing w:line="240" w:lineRule="auto"/>
        <w:jc w:val="both"/>
        <w:outlineLvl w:val="0"/>
        <w:rPr>
          <w:bCs/>
          <w:sz w:val="28"/>
          <w:szCs w:val="28"/>
        </w:rPr>
      </w:pPr>
      <w:r w:rsidRPr="0094495A">
        <w:rPr>
          <w:sz w:val="28"/>
          <w:szCs w:val="28"/>
        </w:rPr>
        <w:t xml:space="preserve">5. </w:t>
      </w:r>
      <w:proofErr w:type="gramStart"/>
      <w:r w:rsidRPr="0094495A">
        <w:rPr>
          <w:sz w:val="28"/>
          <w:szCs w:val="28"/>
        </w:rPr>
        <w:t>Контроль за</w:t>
      </w:r>
      <w:proofErr w:type="gramEnd"/>
      <w:r w:rsidRPr="0094495A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94495A" w:rsidRDefault="0094495A" w:rsidP="0094495A">
      <w:pPr>
        <w:pStyle w:val="afff0"/>
        <w:spacing w:after="0" w:line="240" w:lineRule="auto"/>
        <w:ind w:firstLine="567"/>
        <w:jc w:val="both"/>
      </w:pPr>
    </w:p>
    <w:p w:rsidR="005B4810" w:rsidRDefault="005147E9" w:rsidP="0094495A">
      <w:pPr>
        <w:pStyle w:val="afff0"/>
        <w:spacing w:after="0" w:line="240" w:lineRule="auto"/>
        <w:ind w:firstLine="567"/>
        <w:jc w:val="both"/>
        <w:rPr>
          <w:sz w:val="28"/>
          <w:szCs w:val="28"/>
        </w:rPr>
      </w:pPr>
      <w:r>
        <w:t xml:space="preserve"> </w:t>
      </w:r>
      <w:r w:rsidR="005B4810">
        <w:rPr>
          <w:sz w:val="28"/>
          <w:szCs w:val="28"/>
        </w:rPr>
        <w:t xml:space="preserve">Глава администрации                                         </w:t>
      </w:r>
      <w:r w:rsidR="000C7718">
        <w:rPr>
          <w:sz w:val="28"/>
          <w:szCs w:val="28"/>
        </w:rPr>
        <w:t xml:space="preserve">  </w:t>
      </w:r>
      <w:r w:rsidR="005B4810">
        <w:rPr>
          <w:sz w:val="28"/>
          <w:szCs w:val="28"/>
        </w:rPr>
        <w:t xml:space="preserve">  </w:t>
      </w:r>
      <w:r w:rsidR="000C7718">
        <w:rPr>
          <w:sz w:val="28"/>
          <w:szCs w:val="28"/>
        </w:rPr>
        <w:t xml:space="preserve">     </w:t>
      </w:r>
      <w:r w:rsidR="005B4810">
        <w:rPr>
          <w:sz w:val="28"/>
          <w:szCs w:val="28"/>
        </w:rPr>
        <w:t xml:space="preserve">  Е.В. </w:t>
      </w:r>
      <w:proofErr w:type="spellStart"/>
      <w:r w:rsidR="005B4810">
        <w:rPr>
          <w:sz w:val="28"/>
          <w:szCs w:val="28"/>
        </w:rPr>
        <w:t>Хоменок</w:t>
      </w:r>
      <w:proofErr w:type="spellEnd"/>
    </w:p>
    <w:p w:rsidR="005B4810" w:rsidRDefault="005B4810" w:rsidP="005B4810"/>
    <w:p w:rsidR="005B4810" w:rsidRDefault="005B4810" w:rsidP="005B4810"/>
    <w:p w:rsidR="005B4810" w:rsidRDefault="005B4810" w:rsidP="005B4810"/>
    <w:p w:rsidR="00994522" w:rsidRDefault="000C7718" w:rsidP="0094495A">
      <w:pPr>
        <w:ind w:firstLine="0"/>
        <w:jc w:val="both"/>
        <w:rPr>
          <w:b/>
          <w:sz w:val="32"/>
          <w:szCs w:val="32"/>
        </w:rPr>
      </w:pPr>
      <w:r w:rsidRPr="000C7718">
        <w:rPr>
          <w:sz w:val="20"/>
          <w:szCs w:val="20"/>
        </w:rPr>
        <w:t>Разослано:</w:t>
      </w:r>
      <w:r w:rsidR="0094495A">
        <w:rPr>
          <w:sz w:val="20"/>
          <w:szCs w:val="20"/>
        </w:rPr>
        <w:t xml:space="preserve"> в дело,</w:t>
      </w:r>
      <w:r w:rsidRPr="000C7718">
        <w:rPr>
          <w:sz w:val="20"/>
          <w:szCs w:val="20"/>
        </w:rPr>
        <w:t xml:space="preserve"> сайт,</w:t>
      </w:r>
      <w:r w:rsidR="0094495A">
        <w:rPr>
          <w:sz w:val="20"/>
          <w:szCs w:val="20"/>
        </w:rPr>
        <w:t xml:space="preserve"> сектор УМИ, администрация КМР ЛО, </w:t>
      </w:r>
      <w:r w:rsidR="00FD47E6">
        <w:rPr>
          <w:sz w:val="20"/>
          <w:szCs w:val="20"/>
        </w:rPr>
        <w:t xml:space="preserve">Комитет ТЭК ЛО, </w:t>
      </w:r>
      <w:r w:rsidR="00FB39B4">
        <w:rPr>
          <w:sz w:val="20"/>
          <w:szCs w:val="20"/>
        </w:rPr>
        <w:t>К</w:t>
      </w:r>
      <w:r w:rsidRPr="000C7718">
        <w:rPr>
          <w:sz w:val="20"/>
          <w:szCs w:val="20"/>
        </w:rPr>
        <w:t>ировская городская прокуратура ЛО, ООО «</w:t>
      </w:r>
      <w:proofErr w:type="spellStart"/>
      <w:r w:rsidRPr="000C7718">
        <w:rPr>
          <w:sz w:val="20"/>
          <w:szCs w:val="20"/>
        </w:rPr>
        <w:t>Ленжилэксплуатация</w:t>
      </w:r>
      <w:proofErr w:type="spellEnd"/>
      <w:r w:rsidRPr="000C7718">
        <w:rPr>
          <w:sz w:val="20"/>
          <w:szCs w:val="20"/>
        </w:rPr>
        <w:t xml:space="preserve">». </w:t>
      </w:r>
    </w:p>
    <w:sectPr w:rsidR="00994522" w:rsidSect="00755947">
      <w:pgSz w:w="11906" w:h="16838"/>
      <w:pgMar w:top="1134" w:right="1133" w:bottom="1134" w:left="1701" w:header="280" w:footer="4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E73" w:rsidRDefault="00DA5E73">
      <w:pPr>
        <w:spacing w:line="240" w:lineRule="auto"/>
      </w:pPr>
      <w:r>
        <w:separator/>
      </w:r>
    </w:p>
  </w:endnote>
  <w:endnote w:type="continuationSeparator" w:id="1">
    <w:p w:rsidR="00DA5E73" w:rsidRDefault="00DA5E7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 Caption">
    <w:altName w:val="Trebuchet MS"/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E73" w:rsidRDefault="00DA5E73">
      <w:pPr>
        <w:spacing w:line="240" w:lineRule="auto"/>
      </w:pPr>
      <w:r>
        <w:separator/>
      </w:r>
    </w:p>
  </w:footnote>
  <w:footnote w:type="continuationSeparator" w:id="1">
    <w:p w:rsidR="00DA5E73" w:rsidRDefault="00DA5E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2F8A5002"/>
    <w:lvl w:ilvl="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hint="default"/>
      </w:rPr>
    </w:lvl>
  </w:abstractNum>
  <w:abstractNum w:abstractNumId="1">
    <w:nsid w:val="01070A89"/>
    <w:multiLevelType w:val="multilevel"/>
    <w:tmpl w:val="6ECC03A8"/>
    <w:lvl w:ilvl="0">
      <w:start w:val="1"/>
      <w:numFmt w:val="decimal"/>
      <w:pStyle w:val="1"/>
      <w:lvlText w:val="Раздел %1."/>
      <w:lvlJc w:val="left"/>
      <w:pPr>
        <w:ind w:left="360" w:hanging="360"/>
      </w:pPr>
      <w:rPr>
        <w:rFonts w:hint="default"/>
        <w:sz w:val="24"/>
        <w:lang w:val="ru-RU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1.3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>
    <w:nsid w:val="016E0382"/>
    <w:multiLevelType w:val="hybridMultilevel"/>
    <w:tmpl w:val="25FA2D2C"/>
    <w:lvl w:ilvl="0" w:tplc="69EE3C82">
      <w:start w:val="1"/>
      <w:numFmt w:val="decimal"/>
      <w:pStyle w:val="a"/>
      <w:lvlText w:val="Рисунок %1."/>
      <w:lvlJc w:val="center"/>
      <w:pPr>
        <w:ind w:left="72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F5072"/>
    <w:multiLevelType w:val="hybridMultilevel"/>
    <w:tmpl w:val="8CB437B6"/>
    <w:lvl w:ilvl="0" w:tplc="11C2B1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4BD1690"/>
    <w:multiLevelType w:val="hybridMultilevel"/>
    <w:tmpl w:val="23502C44"/>
    <w:lvl w:ilvl="0" w:tplc="85A6C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5C6FD1"/>
    <w:multiLevelType w:val="multilevel"/>
    <w:tmpl w:val="FC96AA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2C1739A4"/>
    <w:multiLevelType w:val="hybridMultilevel"/>
    <w:tmpl w:val="7BB2ED7C"/>
    <w:lvl w:ilvl="0" w:tplc="66D2E0AC">
      <w:start w:val="1"/>
      <w:numFmt w:val="decimal"/>
      <w:pStyle w:val="a0"/>
      <w:lvlText w:val="Таблица %1."/>
      <w:lvlJc w:val="left"/>
      <w:pPr>
        <w:ind w:left="786" w:hanging="360"/>
      </w:pPr>
      <w:rPr>
        <w:rFonts w:hint="default"/>
      </w:rPr>
    </w:lvl>
    <w:lvl w:ilvl="1" w:tplc="BCDE041A" w:tentative="1">
      <w:start w:val="1"/>
      <w:numFmt w:val="lowerLetter"/>
      <w:lvlText w:val="%2."/>
      <w:lvlJc w:val="left"/>
      <w:pPr>
        <w:ind w:left="1440" w:hanging="360"/>
      </w:pPr>
    </w:lvl>
    <w:lvl w:ilvl="2" w:tplc="94AAADE4" w:tentative="1">
      <w:start w:val="1"/>
      <w:numFmt w:val="lowerRoman"/>
      <w:lvlText w:val="%3."/>
      <w:lvlJc w:val="right"/>
      <w:pPr>
        <w:ind w:left="2160" w:hanging="180"/>
      </w:pPr>
    </w:lvl>
    <w:lvl w:ilvl="3" w:tplc="7F648AE4" w:tentative="1">
      <w:start w:val="1"/>
      <w:numFmt w:val="decimal"/>
      <w:lvlText w:val="%4."/>
      <w:lvlJc w:val="left"/>
      <w:pPr>
        <w:ind w:left="2880" w:hanging="360"/>
      </w:pPr>
    </w:lvl>
    <w:lvl w:ilvl="4" w:tplc="D63AE886" w:tentative="1">
      <w:start w:val="1"/>
      <w:numFmt w:val="lowerLetter"/>
      <w:lvlText w:val="%5."/>
      <w:lvlJc w:val="left"/>
      <w:pPr>
        <w:ind w:left="3600" w:hanging="360"/>
      </w:pPr>
    </w:lvl>
    <w:lvl w:ilvl="5" w:tplc="1BC49262" w:tentative="1">
      <w:start w:val="1"/>
      <w:numFmt w:val="lowerRoman"/>
      <w:lvlText w:val="%6."/>
      <w:lvlJc w:val="right"/>
      <w:pPr>
        <w:ind w:left="4320" w:hanging="180"/>
      </w:pPr>
    </w:lvl>
    <w:lvl w:ilvl="6" w:tplc="3A7AB792" w:tentative="1">
      <w:start w:val="1"/>
      <w:numFmt w:val="decimal"/>
      <w:lvlText w:val="%7."/>
      <w:lvlJc w:val="left"/>
      <w:pPr>
        <w:ind w:left="5040" w:hanging="360"/>
      </w:pPr>
    </w:lvl>
    <w:lvl w:ilvl="7" w:tplc="FA287E56" w:tentative="1">
      <w:start w:val="1"/>
      <w:numFmt w:val="lowerLetter"/>
      <w:lvlText w:val="%8."/>
      <w:lvlJc w:val="left"/>
      <w:pPr>
        <w:ind w:left="5760" w:hanging="360"/>
      </w:pPr>
    </w:lvl>
    <w:lvl w:ilvl="8" w:tplc="23E2E7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71B23"/>
    <w:multiLevelType w:val="multilevel"/>
    <w:tmpl w:val="8E8C10C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0BB2193"/>
    <w:multiLevelType w:val="hybridMultilevel"/>
    <w:tmpl w:val="E1921A58"/>
    <w:lvl w:ilvl="0" w:tplc="F7BA44BA">
      <w:start w:val="4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5E71C10"/>
    <w:multiLevelType w:val="hybridMultilevel"/>
    <w:tmpl w:val="F78C7BF0"/>
    <w:lvl w:ilvl="0" w:tplc="37809E6C">
      <w:start w:val="1"/>
      <w:numFmt w:val="decimal"/>
      <w:lvlText w:val="%1."/>
      <w:lvlJc w:val="left"/>
      <w:pPr>
        <w:ind w:left="1264" w:hanging="555"/>
      </w:pPr>
      <w:rPr>
        <w:rFonts w:ascii="PT Sans Caption" w:eastAsia="Times New Roman" w:hAnsi="PT Sans Captio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525CAA"/>
    <w:multiLevelType w:val="hybridMultilevel"/>
    <w:tmpl w:val="8EF4882C"/>
    <w:lvl w:ilvl="0" w:tplc="42C4B186">
      <w:start w:val="1"/>
      <w:numFmt w:val="bullet"/>
      <w:pStyle w:val="a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BACCD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69CCCF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9D4E21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7324CD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4FC1E0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388C3F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7EA1D8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52E7A1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4800AE9"/>
    <w:multiLevelType w:val="hybridMultilevel"/>
    <w:tmpl w:val="F2B219EA"/>
    <w:lvl w:ilvl="0" w:tplc="4038201E">
      <w:start w:val="1"/>
      <w:numFmt w:val="decimal"/>
      <w:pStyle w:val="a2"/>
      <w:suff w:val="space"/>
      <w:lvlText w:val="Таблица%1 - "/>
      <w:lvlJc w:val="center"/>
      <w:pPr>
        <w:ind w:left="5464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>
    <w:nsid w:val="5B9E0E0C"/>
    <w:multiLevelType w:val="multilevel"/>
    <w:tmpl w:val="4072C01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>
    <w:nsid w:val="5F6157A0"/>
    <w:multiLevelType w:val="hybridMultilevel"/>
    <w:tmpl w:val="D264D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F56D9"/>
    <w:multiLevelType w:val="hybridMultilevel"/>
    <w:tmpl w:val="06CAF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074FF"/>
    <w:multiLevelType w:val="hybridMultilevel"/>
    <w:tmpl w:val="CB749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1"/>
  </w:num>
  <w:num w:numId="5">
    <w:abstractNumId w:val="1"/>
  </w:num>
  <w:num w:numId="6">
    <w:abstractNumId w:val="7"/>
  </w:num>
  <w:num w:numId="7">
    <w:abstractNumId w:val="12"/>
  </w:num>
  <w:num w:numId="8">
    <w:abstractNumId w:val="0"/>
    <w:lvlOverride w:ilvl="0">
      <w:startOverride w:val="1"/>
    </w:lvlOverride>
  </w:num>
  <w:num w:numId="9">
    <w:abstractNumId w:val="5"/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3"/>
    </w:lvlOverride>
  </w:num>
  <w:num w:numId="18">
    <w:abstractNumId w:val="14"/>
  </w:num>
  <w:num w:numId="19">
    <w:abstractNumId w:val="15"/>
  </w:num>
  <w:num w:numId="20">
    <w:abstractNumId w:val="13"/>
  </w:num>
  <w:num w:numId="21">
    <w:abstractNumId w:val="8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drawingGridHorizontalSpacing w:val="13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925ED0"/>
    <w:rsid w:val="000011E2"/>
    <w:rsid w:val="0000469E"/>
    <w:rsid w:val="00016BD2"/>
    <w:rsid w:val="00017E05"/>
    <w:rsid w:val="00020A58"/>
    <w:rsid w:val="000214B6"/>
    <w:rsid w:val="000243DE"/>
    <w:rsid w:val="0003359C"/>
    <w:rsid w:val="00045268"/>
    <w:rsid w:val="000469AF"/>
    <w:rsid w:val="00063059"/>
    <w:rsid w:val="00063125"/>
    <w:rsid w:val="00064BD3"/>
    <w:rsid w:val="00065CED"/>
    <w:rsid w:val="00072E19"/>
    <w:rsid w:val="000755D6"/>
    <w:rsid w:val="00080B8C"/>
    <w:rsid w:val="0008165F"/>
    <w:rsid w:val="00086428"/>
    <w:rsid w:val="00086797"/>
    <w:rsid w:val="00093F22"/>
    <w:rsid w:val="00094508"/>
    <w:rsid w:val="000A1947"/>
    <w:rsid w:val="000A430C"/>
    <w:rsid w:val="000A5624"/>
    <w:rsid w:val="000A6BA7"/>
    <w:rsid w:val="000B0F47"/>
    <w:rsid w:val="000B2291"/>
    <w:rsid w:val="000B36A0"/>
    <w:rsid w:val="000B3803"/>
    <w:rsid w:val="000C3456"/>
    <w:rsid w:val="000C7718"/>
    <w:rsid w:val="000C7B62"/>
    <w:rsid w:val="000D1B8C"/>
    <w:rsid w:val="000D4BDA"/>
    <w:rsid w:val="000D5E1C"/>
    <w:rsid w:val="000D660E"/>
    <w:rsid w:val="000D71DC"/>
    <w:rsid w:val="000E006A"/>
    <w:rsid w:val="000E2DF5"/>
    <w:rsid w:val="000E3524"/>
    <w:rsid w:val="000E7147"/>
    <w:rsid w:val="000E77CA"/>
    <w:rsid w:val="000F3D63"/>
    <w:rsid w:val="000F417B"/>
    <w:rsid w:val="000F749C"/>
    <w:rsid w:val="001009FD"/>
    <w:rsid w:val="00113541"/>
    <w:rsid w:val="00114485"/>
    <w:rsid w:val="001145FC"/>
    <w:rsid w:val="00115DA8"/>
    <w:rsid w:val="001174CE"/>
    <w:rsid w:val="001216AD"/>
    <w:rsid w:val="0013222E"/>
    <w:rsid w:val="00143F50"/>
    <w:rsid w:val="00152717"/>
    <w:rsid w:val="0015543A"/>
    <w:rsid w:val="00160ECB"/>
    <w:rsid w:val="0016386F"/>
    <w:rsid w:val="00165009"/>
    <w:rsid w:val="00175667"/>
    <w:rsid w:val="00183B62"/>
    <w:rsid w:val="00190C7A"/>
    <w:rsid w:val="00192AE8"/>
    <w:rsid w:val="001A756B"/>
    <w:rsid w:val="001B1170"/>
    <w:rsid w:val="001B2CFC"/>
    <w:rsid w:val="001B6B15"/>
    <w:rsid w:val="001C3620"/>
    <w:rsid w:val="001C47DA"/>
    <w:rsid w:val="001C539C"/>
    <w:rsid w:val="001C584C"/>
    <w:rsid w:val="001C58D0"/>
    <w:rsid w:val="001C636C"/>
    <w:rsid w:val="001C6C1D"/>
    <w:rsid w:val="001C77D1"/>
    <w:rsid w:val="001D627A"/>
    <w:rsid w:val="001D7BE2"/>
    <w:rsid w:val="001F5A7F"/>
    <w:rsid w:val="002022E5"/>
    <w:rsid w:val="00204253"/>
    <w:rsid w:val="002204E8"/>
    <w:rsid w:val="00224C5B"/>
    <w:rsid w:val="00231B33"/>
    <w:rsid w:val="002320BB"/>
    <w:rsid w:val="00233D42"/>
    <w:rsid w:val="00237569"/>
    <w:rsid w:val="00252049"/>
    <w:rsid w:val="00254F58"/>
    <w:rsid w:val="00255BA8"/>
    <w:rsid w:val="0025655D"/>
    <w:rsid w:val="00261C57"/>
    <w:rsid w:val="00262494"/>
    <w:rsid w:val="00272ADC"/>
    <w:rsid w:val="0027411B"/>
    <w:rsid w:val="0027571C"/>
    <w:rsid w:val="002761FB"/>
    <w:rsid w:val="002773D8"/>
    <w:rsid w:val="002822B3"/>
    <w:rsid w:val="00282440"/>
    <w:rsid w:val="00286A33"/>
    <w:rsid w:val="00290D35"/>
    <w:rsid w:val="0029300D"/>
    <w:rsid w:val="00293ED2"/>
    <w:rsid w:val="00296A39"/>
    <w:rsid w:val="002A44E9"/>
    <w:rsid w:val="002A4574"/>
    <w:rsid w:val="002A6A91"/>
    <w:rsid w:val="002B0C18"/>
    <w:rsid w:val="002C2A48"/>
    <w:rsid w:val="002C37A2"/>
    <w:rsid w:val="002D34EB"/>
    <w:rsid w:val="002D4FC0"/>
    <w:rsid w:val="002E2B77"/>
    <w:rsid w:val="002F06A5"/>
    <w:rsid w:val="003110D4"/>
    <w:rsid w:val="00314BA0"/>
    <w:rsid w:val="0032086E"/>
    <w:rsid w:val="00344B71"/>
    <w:rsid w:val="00346529"/>
    <w:rsid w:val="003630A8"/>
    <w:rsid w:val="003644A5"/>
    <w:rsid w:val="0036491A"/>
    <w:rsid w:val="003652C0"/>
    <w:rsid w:val="00366C04"/>
    <w:rsid w:val="00371FD6"/>
    <w:rsid w:val="003768AF"/>
    <w:rsid w:val="0038773C"/>
    <w:rsid w:val="00393D15"/>
    <w:rsid w:val="003A1669"/>
    <w:rsid w:val="003A33CE"/>
    <w:rsid w:val="003A3ACA"/>
    <w:rsid w:val="003A5E51"/>
    <w:rsid w:val="003B295F"/>
    <w:rsid w:val="003B48C3"/>
    <w:rsid w:val="003B5DBA"/>
    <w:rsid w:val="003B7D49"/>
    <w:rsid w:val="003C2301"/>
    <w:rsid w:val="003C26E4"/>
    <w:rsid w:val="003D2EAE"/>
    <w:rsid w:val="003D45CF"/>
    <w:rsid w:val="003D5257"/>
    <w:rsid w:val="003E2A17"/>
    <w:rsid w:val="003E35B6"/>
    <w:rsid w:val="003E6538"/>
    <w:rsid w:val="003E6CBB"/>
    <w:rsid w:val="003F08CD"/>
    <w:rsid w:val="003F12CC"/>
    <w:rsid w:val="003F70A5"/>
    <w:rsid w:val="003F7361"/>
    <w:rsid w:val="004063AB"/>
    <w:rsid w:val="00423F50"/>
    <w:rsid w:val="00426914"/>
    <w:rsid w:val="00432840"/>
    <w:rsid w:val="00433678"/>
    <w:rsid w:val="0043454B"/>
    <w:rsid w:val="004407FE"/>
    <w:rsid w:val="00441AB8"/>
    <w:rsid w:val="0044448C"/>
    <w:rsid w:val="00450F7A"/>
    <w:rsid w:val="00451E06"/>
    <w:rsid w:val="00452272"/>
    <w:rsid w:val="004729D4"/>
    <w:rsid w:val="00476DC7"/>
    <w:rsid w:val="00491A3E"/>
    <w:rsid w:val="004941B0"/>
    <w:rsid w:val="004A0540"/>
    <w:rsid w:val="004A46D1"/>
    <w:rsid w:val="004A61DC"/>
    <w:rsid w:val="004B1EF0"/>
    <w:rsid w:val="004B3D01"/>
    <w:rsid w:val="004B6C13"/>
    <w:rsid w:val="004C088E"/>
    <w:rsid w:val="004C1908"/>
    <w:rsid w:val="004C2471"/>
    <w:rsid w:val="004C659B"/>
    <w:rsid w:val="004C6A8B"/>
    <w:rsid w:val="004D557E"/>
    <w:rsid w:val="004D6AB1"/>
    <w:rsid w:val="004D79D1"/>
    <w:rsid w:val="004E58B6"/>
    <w:rsid w:val="004E6722"/>
    <w:rsid w:val="004E79F3"/>
    <w:rsid w:val="004F357C"/>
    <w:rsid w:val="004F5F44"/>
    <w:rsid w:val="004F62B6"/>
    <w:rsid w:val="004F7F2D"/>
    <w:rsid w:val="0050118E"/>
    <w:rsid w:val="005016E3"/>
    <w:rsid w:val="0050274C"/>
    <w:rsid w:val="0050509F"/>
    <w:rsid w:val="0050696A"/>
    <w:rsid w:val="005147E9"/>
    <w:rsid w:val="00514ABD"/>
    <w:rsid w:val="0051582E"/>
    <w:rsid w:val="00524444"/>
    <w:rsid w:val="0052578A"/>
    <w:rsid w:val="00525C5C"/>
    <w:rsid w:val="0053599B"/>
    <w:rsid w:val="00543439"/>
    <w:rsid w:val="005438D9"/>
    <w:rsid w:val="00555ABB"/>
    <w:rsid w:val="00555E15"/>
    <w:rsid w:val="0056712D"/>
    <w:rsid w:val="00567CD5"/>
    <w:rsid w:val="005706CD"/>
    <w:rsid w:val="00570F77"/>
    <w:rsid w:val="00571386"/>
    <w:rsid w:val="005776E3"/>
    <w:rsid w:val="0057777E"/>
    <w:rsid w:val="0058365E"/>
    <w:rsid w:val="00586F2A"/>
    <w:rsid w:val="00590A80"/>
    <w:rsid w:val="0059138F"/>
    <w:rsid w:val="00591ADA"/>
    <w:rsid w:val="005A0251"/>
    <w:rsid w:val="005A1F0E"/>
    <w:rsid w:val="005A2514"/>
    <w:rsid w:val="005B2C43"/>
    <w:rsid w:val="005B4810"/>
    <w:rsid w:val="005C254C"/>
    <w:rsid w:val="005D0E5C"/>
    <w:rsid w:val="005D64AC"/>
    <w:rsid w:val="005E2CFA"/>
    <w:rsid w:val="005E7393"/>
    <w:rsid w:val="005F1054"/>
    <w:rsid w:val="005F1632"/>
    <w:rsid w:val="005F5DE0"/>
    <w:rsid w:val="005F61DB"/>
    <w:rsid w:val="00601847"/>
    <w:rsid w:val="00602562"/>
    <w:rsid w:val="00605FE5"/>
    <w:rsid w:val="00610A01"/>
    <w:rsid w:val="00610ED3"/>
    <w:rsid w:val="00611358"/>
    <w:rsid w:val="00611CD9"/>
    <w:rsid w:val="006216B2"/>
    <w:rsid w:val="006255A8"/>
    <w:rsid w:val="00632D61"/>
    <w:rsid w:val="00640BE7"/>
    <w:rsid w:val="00640C03"/>
    <w:rsid w:val="00650D77"/>
    <w:rsid w:val="006547B3"/>
    <w:rsid w:val="00671410"/>
    <w:rsid w:val="00672054"/>
    <w:rsid w:val="00672AA1"/>
    <w:rsid w:val="00674ACE"/>
    <w:rsid w:val="00674C49"/>
    <w:rsid w:val="006771E0"/>
    <w:rsid w:val="00682453"/>
    <w:rsid w:val="0068279D"/>
    <w:rsid w:val="006833CA"/>
    <w:rsid w:val="0069416B"/>
    <w:rsid w:val="006943A3"/>
    <w:rsid w:val="00694575"/>
    <w:rsid w:val="006960DB"/>
    <w:rsid w:val="006972AC"/>
    <w:rsid w:val="00697633"/>
    <w:rsid w:val="006A6955"/>
    <w:rsid w:val="006A77EC"/>
    <w:rsid w:val="006B5F2B"/>
    <w:rsid w:val="006C1160"/>
    <w:rsid w:val="006D0004"/>
    <w:rsid w:val="006D22D9"/>
    <w:rsid w:val="006D62B2"/>
    <w:rsid w:val="006D7147"/>
    <w:rsid w:val="006F0C4A"/>
    <w:rsid w:val="006F1B17"/>
    <w:rsid w:val="006F32D4"/>
    <w:rsid w:val="006F5155"/>
    <w:rsid w:val="0070240D"/>
    <w:rsid w:val="00704A91"/>
    <w:rsid w:val="00704C25"/>
    <w:rsid w:val="00710A98"/>
    <w:rsid w:val="00712315"/>
    <w:rsid w:val="00720DB2"/>
    <w:rsid w:val="007219C5"/>
    <w:rsid w:val="00723C61"/>
    <w:rsid w:val="00724451"/>
    <w:rsid w:val="00733025"/>
    <w:rsid w:val="00733C79"/>
    <w:rsid w:val="00735882"/>
    <w:rsid w:val="00737104"/>
    <w:rsid w:val="00743B6D"/>
    <w:rsid w:val="0075286C"/>
    <w:rsid w:val="00755553"/>
    <w:rsid w:val="00755947"/>
    <w:rsid w:val="00756E00"/>
    <w:rsid w:val="007605F3"/>
    <w:rsid w:val="00763396"/>
    <w:rsid w:val="007757F0"/>
    <w:rsid w:val="00775B8E"/>
    <w:rsid w:val="00781293"/>
    <w:rsid w:val="00782187"/>
    <w:rsid w:val="007860B6"/>
    <w:rsid w:val="00791925"/>
    <w:rsid w:val="007A0187"/>
    <w:rsid w:val="007A0E31"/>
    <w:rsid w:val="007A1148"/>
    <w:rsid w:val="007A279E"/>
    <w:rsid w:val="007B0B59"/>
    <w:rsid w:val="007B160F"/>
    <w:rsid w:val="007B18B3"/>
    <w:rsid w:val="007B2245"/>
    <w:rsid w:val="007C46FA"/>
    <w:rsid w:val="007D4BE4"/>
    <w:rsid w:val="007D4C72"/>
    <w:rsid w:val="007E1538"/>
    <w:rsid w:val="007E7C32"/>
    <w:rsid w:val="007F1053"/>
    <w:rsid w:val="007F24A1"/>
    <w:rsid w:val="007F3FFD"/>
    <w:rsid w:val="007F69FA"/>
    <w:rsid w:val="007F7411"/>
    <w:rsid w:val="00806B42"/>
    <w:rsid w:val="0080714C"/>
    <w:rsid w:val="00817A3D"/>
    <w:rsid w:val="00817FA1"/>
    <w:rsid w:val="00826641"/>
    <w:rsid w:val="00830840"/>
    <w:rsid w:val="00834A07"/>
    <w:rsid w:val="00850769"/>
    <w:rsid w:val="00863E4B"/>
    <w:rsid w:val="00867024"/>
    <w:rsid w:val="0087034D"/>
    <w:rsid w:val="00872347"/>
    <w:rsid w:val="0088162C"/>
    <w:rsid w:val="00883017"/>
    <w:rsid w:val="0088332A"/>
    <w:rsid w:val="00883384"/>
    <w:rsid w:val="008865A4"/>
    <w:rsid w:val="008870DC"/>
    <w:rsid w:val="00892463"/>
    <w:rsid w:val="00892F3E"/>
    <w:rsid w:val="008931BA"/>
    <w:rsid w:val="00893D70"/>
    <w:rsid w:val="008A05EB"/>
    <w:rsid w:val="008A123C"/>
    <w:rsid w:val="008A239D"/>
    <w:rsid w:val="008A443F"/>
    <w:rsid w:val="008A4FA4"/>
    <w:rsid w:val="008A74A4"/>
    <w:rsid w:val="008A7747"/>
    <w:rsid w:val="008A7D75"/>
    <w:rsid w:val="008B2BDF"/>
    <w:rsid w:val="008B4A76"/>
    <w:rsid w:val="008B72CF"/>
    <w:rsid w:val="008C1402"/>
    <w:rsid w:val="008C31B9"/>
    <w:rsid w:val="008C34FA"/>
    <w:rsid w:val="008C3D63"/>
    <w:rsid w:val="008C5096"/>
    <w:rsid w:val="008D1035"/>
    <w:rsid w:val="008D19BB"/>
    <w:rsid w:val="008D276E"/>
    <w:rsid w:val="008D3C37"/>
    <w:rsid w:val="008D630C"/>
    <w:rsid w:val="008D77E1"/>
    <w:rsid w:val="008E3AD2"/>
    <w:rsid w:val="008E49BC"/>
    <w:rsid w:val="008F0200"/>
    <w:rsid w:val="008F1884"/>
    <w:rsid w:val="008F400B"/>
    <w:rsid w:val="00900ABF"/>
    <w:rsid w:val="00900B74"/>
    <w:rsid w:val="00901C77"/>
    <w:rsid w:val="009035AF"/>
    <w:rsid w:val="009117A8"/>
    <w:rsid w:val="00912AA0"/>
    <w:rsid w:val="009138B2"/>
    <w:rsid w:val="009145D4"/>
    <w:rsid w:val="00914B81"/>
    <w:rsid w:val="0091518B"/>
    <w:rsid w:val="009154BC"/>
    <w:rsid w:val="009176FF"/>
    <w:rsid w:val="00917B8D"/>
    <w:rsid w:val="0092541E"/>
    <w:rsid w:val="00925ED0"/>
    <w:rsid w:val="00931041"/>
    <w:rsid w:val="00933CE2"/>
    <w:rsid w:val="00940253"/>
    <w:rsid w:val="0094495A"/>
    <w:rsid w:val="00947E2D"/>
    <w:rsid w:val="00950542"/>
    <w:rsid w:val="00950D8B"/>
    <w:rsid w:val="00951AC0"/>
    <w:rsid w:val="00951F34"/>
    <w:rsid w:val="00952F44"/>
    <w:rsid w:val="009609C7"/>
    <w:rsid w:val="009647AF"/>
    <w:rsid w:val="0096680A"/>
    <w:rsid w:val="00970E25"/>
    <w:rsid w:val="00970E93"/>
    <w:rsid w:val="00972741"/>
    <w:rsid w:val="00973895"/>
    <w:rsid w:val="0097667A"/>
    <w:rsid w:val="00977097"/>
    <w:rsid w:val="00982FDE"/>
    <w:rsid w:val="00984C7C"/>
    <w:rsid w:val="00986A0D"/>
    <w:rsid w:val="009927E6"/>
    <w:rsid w:val="00992D5F"/>
    <w:rsid w:val="00994522"/>
    <w:rsid w:val="00994C47"/>
    <w:rsid w:val="00994CEF"/>
    <w:rsid w:val="0099683E"/>
    <w:rsid w:val="009A08FF"/>
    <w:rsid w:val="009A6E3A"/>
    <w:rsid w:val="009A789E"/>
    <w:rsid w:val="009B1614"/>
    <w:rsid w:val="009B2039"/>
    <w:rsid w:val="009B546A"/>
    <w:rsid w:val="009D423A"/>
    <w:rsid w:val="009D73E0"/>
    <w:rsid w:val="009D7AE5"/>
    <w:rsid w:val="009E748F"/>
    <w:rsid w:val="009F05C3"/>
    <w:rsid w:val="009F7B8C"/>
    <w:rsid w:val="00A022C5"/>
    <w:rsid w:val="00A0351F"/>
    <w:rsid w:val="00A04D04"/>
    <w:rsid w:val="00A0538C"/>
    <w:rsid w:val="00A11486"/>
    <w:rsid w:val="00A11C52"/>
    <w:rsid w:val="00A13F3F"/>
    <w:rsid w:val="00A15393"/>
    <w:rsid w:val="00A15A4D"/>
    <w:rsid w:val="00A17DCB"/>
    <w:rsid w:val="00A2370E"/>
    <w:rsid w:val="00A252D5"/>
    <w:rsid w:val="00A26D0A"/>
    <w:rsid w:val="00A309B0"/>
    <w:rsid w:val="00A32EAB"/>
    <w:rsid w:val="00A33DBF"/>
    <w:rsid w:val="00A40A9E"/>
    <w:rsid w:val="00A42C90"/>
    <w:rsid w:val="00A65DEA"/>
    <w:rsid w:val="00A6641E"/>
    <w:rsid w:val="00A66DCA"/>
    <w:rsid w:val="00A71386"/>
    <w:rsid w:val="00A74B58"/>
    <w:rsid w:val="00A81DC1"/>
    <w:rsid w:val="00A8492C"/>
    <w:rsid w:val="00A86F43"/>
    <w:rsid w:val="00A87EB1"/>
    <w:rsid w:val="00A90904"/>
    <w:rsid w:val="00A90AB9"/>
    <w:rsid w:val="00A941F9"/>
    <w:rsid w:val="00A94A04"/>
    <w:rsid w:val="00A962FB"/>
    <w:rsid w:val="00A97270"/>
    <w:rsid w:val="00A97C71"/>
    <w:rsid w:val="00AA7890"/>
    <w:rsid w:val="00AA7B84"/>
    <w:rsid w:val="00AB33C3"/>
    <w:rsid w:val="00AB3E56"/>
    <w:rsid w:val="00AB5C1E"/>
    <w:rsid w:val="00AB6B08"/>
    <w:rsid w:val="00AD0A74"/>
    <w:rsid w:val="00AD3AB0"/>
    <w:rsid w:val="00AD56ED"/>
    <w:rsid w:val="00AE5944"/>
    <w:rsid w:val="00AF68C5"/>
    <w:rsid w:val="00B00349"/>
    <w:rsid w:val="00B0258A"/>
    <w:rsid w:val="00B04CBE"/>
    <w:rsid w:val="00B12027"/>
    <w:rsid w:val="00B132A7"/>
    <w:rsid w:val="00B17FAE"/>
    <w:rsid w:val="00B20B0A"/>
    <w:rsid w:val="00B25EE1"/>
    <w:rsid w:val="00B313FF"/>
    <w:rsid w:val="00B31D34"/>
    <w:rsid w:val="00B3334D"/>
    <w:rsid w:val="00B33545"/>
    <w:rsid w:val="00B36D23"/>
    <w:rsid w:val="00B4055A"/>
    <w:rsid w:val="00B50426"/>
    <w:rsid w:val="00B53ED7"/>
    <w:rsid w:val="00B566DD"/>
    <w:rsid w:val="00B61C54"/>
    <w:rsid w:val="00B62741"/>
    <w:rsid w:val="00B647B4"/>
    <w:rsid w:val="00B65C0E"/>
    <w:rsid w:val="00B66602"/>
    <w:rsid w:val="00B71CA7"/>
    <w:rsid w:val="00B721A1"/>
    <w:rsid w:val="00B749E9"/>
    <w:rsid w:val="00B76C59"/>
    <w:rsid w:val="00B77632"/>
    <w:rsid w:val="00B91710"/>
    <w:rsid w:val="00B929D1"/>
    <w:rsid w:val="00B95608"/>
    <w:rsid w:val="00B96306"/>
    <w:rsid w:val="00B96B24"/>
    <w:rsid w:val="00BB2268"/>
    <w:rsid w:val="00BC09E4"/>
    <w:rsid w:val="00BC3539"/>
    <w:rsid w:val="00BD1618"/>
    <w:rsid w:val="00BD3FBC"/>
    <w:rsid w:val="00BE0518"/>
    <w:rsid w:val="00BE3AB5"/>
    <w:rsid w:val="00BE4D58"/>
    <w:rsid w:val="00BF2B69"/>
    <w:rsid w:val="00BF2D20"/>
    <w:rsid w:val="00BF2F8A"/>
    <w:rsid w:val="00BF569E"/>
    <w:rsid w:val="00C03754"/>
    <w:rsid w:val="00C10920"/>
    <w:rsid w:val="00C1260B"/>
    <w:rsid w:val="00C1389A"/>
    <w:rsid w:val="00C14E9F"/>
    <w:rsid w:val="00C17363"/>
    <w:rsid w:val="00C17833"/>
    <w:rsid w:val="00C208AE"/>
    <w:rsid w:val="00C23D78"/>
    <w:rsid w:val="00C25AB6"/>
    <w:rsid w:val="00C26995"/>
    <w:rsid w:val="00C2751E"/>
    <w:rsid w:val="00C27832"/>
    <w:rsid w:val="00C349B9"/>
    <w:rsid w:val="00C355B4"/>
    <w:rsid w:val="00C35CCD"/>
    <w:rsid w:val="00C36C56"/>
    <w:rsid w:val="00C40E80"/>
    <w:rsid w:val="00C434C4"/>
    <w:rsid w:val="00C53284"/>
    <w:rsid w:val="00C54AB1"/>
    <w:rsid w:val="00C55700"/>
    <w:rsid w:val="00C62AF6"/>
    <w:rsid w:val="00C65A14"/>
    <w:rsid w:val="00C66893"/>
    <w:rsid w:val="00C7237D"/>
    <w:rsid w:val="00C73927"/>
    <w:rsid w:val="00C86425"/>
    <w:rsid w:val="00C90B80"/>
    <w:rsid w:val="00C90C5D"/>
    <w:rsid w:val="00C92C15"/>
    <w:rsid w:val="00C92E82"/>
    <w:rsid w:val="00C935D5"/>
    <w:rsid w:val="00CA240A"/>
    <w:rsid w:val="00CA37FB"/>
    <w:rsid w:val="00CA580D"/>
    <w:rsid w:val="00CB1795"/>
    <w:rsid w:val="00CB267C"/>
    <w:rsid w:val="00CB3C4D"/>
    <w:rsid w:val="00CD475D"/>
    <w:rsid w:val="00CE1320"/>
    <w:rsid w:val="00CE31FF"/>
    <w:rsid w:val="00CE5105"/>
    <w:rsid w:val="00CE6BC7"/>
    <w:rsid w:val="00D05FD1"/>
    <w:rsid w:val="00D13BD0"/>
    <w:rsid w:val="00D325E3"/>
    <w:rsid w:val="00D3773F"/>
    <w:rsid w:val="00D37B87"/>
    <w:rsid w:val="00D43FAA"/>
    <w:rsid w:val="00D46234"/>
    <w:rsid w:val="00D50046"/>
    <w:rsid w:val="00D5342F"/>
    <w:rsid w:val="00D5786E"/>
    <w:rsid w:val="00D607BC"/>
    <w:rsid w:val="00D6239B"/>
    <w:rsid w:val="00D62B4C"/>
    <w:rsid w:val="00D663AB"/>
    <w:rsid w:val="00D70EB3"/>
    <w:rsid w:val="00D7569E"/>
    <w:rsid w:val="00D8261C"/>
    <w:rsid w:val="00D92EC9"/>
    <w:rsid w:val="00D9378B"/>
    <w:rsid w:val="00DA23AB"/>
    <w:rsid w:val="00DA46C7"/>
    <w:rsid w:val="00DA5E73"/>
    <w:rsid w:val="00DA696E"/>
    <w:rsid w:val="00DA6F20"/>
    <w:rsid w:val="00DB76FA"/>
    <w:rsid w:val="00DC1B9E"/>
    <w:rsid w:val="00DC3335"/>
    <w:rsid w:val="00DC5852"/>
    <w:rsid w:val="00DC78B4"/>
    <w:rsid w:val="00DD4BB5"/>
    <w:rsid w:val="00DD6864"/>
    <w:rsid w:val="00DD6963"/>
    <w:rsid w:val="00DE2A13"/>
    <w:rsid w:val="00DE3B6B"/>
    <w:rsid w:val="00DE45BC"/>
    <w:rsid w:val="00DE6CFD"/>
    <w:rsid w:val="00DF1B76"/>
    <w:rsid w:val="00DF23EC"/>
    <w:rsid w:val="00DF71D3"/>
    <w:rsid w:val="00E01E35"/>
    <w:rsid w:val="00E053AD"/>
    <w:rsid w:val="00E12904"/>
    <w:rsid w:val="00E12F3D"/>
    <w:rsid w:val="00E144E7"/>
    <w:rsid w:val="00E169ED"/>
    <w:rsid w:val="00E20F62"/>
    <w:rsid w:val="00E237C4"/>
    <w:rsid w:val="00E25522"/>
    <w:rsid w:val="00E26B37"/>
    <w:rsid w:val="00E27F98"/>
    <w:rsid w:val="00E30646"/>
    <w:rsid w:val="00E30981"/>
    <w:rsid w:val="00E30FF9"/>
    <w:rsid w:val="00E32699"/>
    <w:rsid w:val="00E3489C"/>
    <w:rsid w:val="00E4121A"/>
    <w:rsid w:val="00E515C9"/>
    <w:rsid w:val="00E55063"/>
    <w:rsid w:val="00E563A4"/>
    <w:rsid w:val="00E614B4"/>
    <w:rsid w:val="00E61EDE"/>
    <w:rsid w:val="00E6232B"/>
    <w:rsid w:val="00E660E9"/>
    <w:rsid w:val="00E70A26"/>
    <w:rsid w:val="00E73B3C"/>
    <w:rsid w:val="00E826C9"/>
    <w:rsid w:val="00E838E6"/>
    <w:rsid w:val="00E8405B"/>
    <w:rsid w:val="00E84574"/>
    <w:rsid w:val="00E862EA"/>
    <w:rsid w:val="00E87F04"/>
    <w:rsid w:val="00E937CC"/>
    <w:rsid w:val="00E93CE1"/>
    <w:rsid w:val="00E95A87"/>
    <w:rsid w:val="00EA3D21"/>
    <w:rsid w:val="00EA5CBC"/>
    <w:rsid w:val="00EB2177"/>
    <w:rsid w:val="00EB31A3"/>
    <w:rsid w:val="00EC45F9"/>
    <w:rsid w:val="00ED207C"/>
    <w:rsid w:val="00ED41CA"/>
    <w:rsid w:val="00ED4EC2"/>
    <w:rsid w:val="00ED725B"/>
    <w:rsid w:val="00EF34E3"/>
    <w:rsid w:val="00EF4645"/>
    <w:rsid w:val="00EF6E43"/>
    <w:rsid w:val="00F04377"/>
    <w:rsid w:val="00F117E5"/>
    <w:rsid w:val="00F13F04"/>
    <w:rsid w:val="00F1517D"/>
    <w:rsid w:val="00F172F7"/>
    <w:rsid w:val="00F26C2F"/>
    <w:rsid w:val="00F3442B"/>
    <w:rsid w:val="00F35537"/>
    <w:rsid w:val="00F40D28"/>
    <w:rsid w:val="00F41BF4"/>
    <w:rsid w:val="00F42E27"/>
    <w:rsid w:val="00F4356A"/>
    <w:rsid w:val="00F44480"/>
    <w:rsid w:val="00F4496B"/>
    <w:rsid w:val="00F5167F"/>
    <w:rsid w:val="00F52E8A"/>
    <w:rsid w:val="00F573F9"/>
    <w:rsid w:val="00F67191"/>
    <w:rsid w:val="00F74830"/>
    <w:rsid w:val="00F753BA"/>
    <w:rsid w:val="00F82DEA"/>
    <w:rsid w:val="00F834EC"/>
    <w:rsid w:val="00F8708B"/>
    <w:rsid w:val="00F8722A"/>
    <w:rsid w:val="00F87D1A"/>
    <w:rsid w:val="00F916B4"/>
    <w:rsid w:val="00F94A5B"/>
    <w:rsid w:val="00FA002A"/>
    <w:rsid w:val="00FA3ABA"/>
    <w:rsid w:val="00FA41D7"/>
    <w:rsid w:val="00FB39B4"/>
    <w:rsid w:val="00FB4546"/>
    <w:rsid w:val="00FB498D"/>
    <w:rsid w:val="00FB68B6"/>
    <w:rsid w:val="00FC7785"/>
    <w:rsid w:val="00FD112D"/>
    <w:rsid w:val="00FD43E7"/>
    <w:rsid w:val="00FD47E6"/>
    <w:rsid w:val="00FD51F8"/>
    <w:rsid w:val="00FD7672"/>
    <w:rsid w:val="00FE0AA6"/>
    <w:rsid w:val="00FE510B"/>
    <w:rsid w:val="00FF0346"/>
    <w:rsid w:val="00FF0609"/>
    <w:rsid w:val="00FF2698"/>
    <w:rsid w:val="00FF3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A6F20"/>
    <w:pPr>
      <w:spacing w:line="360" w:lineRule="auto"/>
      <w:ind w:firstLine="709"/>
    </w:pPr>
    <w:rPr>
      <w:rFonts w:ascii="Times New Roman" w:hAnsi="Times New Roman"/>
      <w:color w:val="000000"/>
      <w:sz w:val="26"/>
      <w:szCs w:val="26"/>
      <w:lang w:eastAsia="en-US"/>
    </w:rPr>
  </w:style>
  <w:style w:type="paragraph" w:styleId="10">
    <w:name w:val="heading 1"/>
    <w:basedOn w:val="a3"/>
    <w:next w:val="a3"/>
    <w:link w:val="12"/>
    <w:uiPriority w:val="9"/>
    <w:qFormat/>
    <w:rsid w:val="00BF56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unhideWhenUsed/>
    <w:qFormat/>
    <w:rsid w:val="00BF569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"/>
    <w:unhideWhenUsed/>
    <w:qFormat/>
    <w:rsid w:val="00BF569E"/>
    <w:pPr>
      <w:keepNext/>
      <w:keepLines/>
      <w:spacing w:before="200" w:line="240" w:lineRule="auto"/>
      <w:ind w:firstLine="0"/>
      <w:jc w:val="center"/>
      <w:outlineLvl w:val="2"/>
    </w:pPr>
    <w:rPr>
      <w:rFonts w:ascii="Cambria" w:eastAsia="Times New Roman" w:hAnsi="Cambria"/>
      <w:b/>
      <w:bCs/>
      <w:color w:val="4F81BD"/>
      <w:sz w:val="22"/>
      <w:szCs w:val="22"/>
    </w:rPr>
  </w:style>
  <w:style w:type="paragraph" w:styleId="4">
    <w:name w:val="heading 4"/>
    <w:basedOn w:val="a3"/>
    <w:next w:val="a3"/>
    <w:link w:val="40"/>
    <w:qFormat/>
    <w:rsid w:val="00BF569E"/>
    <w:pPr>
      <w:keepNext/>
      <w:tabs>
        <w:tab w:val="num" w:pos="1304"/>
      </w:tabs>
      <w:spacing w:before="240" w:after="60" w:line="240" w:lineRule="auto"/>
      <w:ind w:left="1304" w:hanging="1304"/>
      <w:outlineLvl w:val="3"/>
    </w:pPr>
    <w:rPr>
      <w:rFonts w:eastAsia="Times New Roman"/>
      <w:b/>
      <w:bCs/>
      <w:color w:val="auto"/>
      <w:sz w:val="28"/>
      <w:szCs w:val="28"/>
    </w:rPr>
  </w:style>
  <w:style w:type="paragraph" w:styleId="5">
    <w:name w:val="heading 5"/>
    <w:basedOn w:val="a3"/>
    <w:next w:val="a3"/>
    <w:link w:val="50"/>
    <w:qFormat/>
    <w:rsid w:val="00BF569E"/>
    <w:pPr>
      <w:tabs>
        <w:tab w:val="num" w:pos="1304"/>
      </w:tabs>
      <w:spacing w:before="240" w:after="60" w:line="240" w:lineRule="auto"/>
      <w:ind w:left="1304" w:hanging="1304"/>
      <w:outlineLvl w:val="4"/>
    </w:pPr>
    <w:rPr>
      <w:rFonts w:eastAsia="Times New Roman"/>
      <w:b/>
      <w:bCs/>
      <w:i/>
      <w:iCs/>
      <w:color w:val="auto"/>
    </w:rPr>
  </w:style>
  <w:style w:type="paragraph" w:styleId="6">
    <w:name w:val="heading 6"/>
    <w:basedOn w:val="a3"/>
    <w:next w:val="a3"/>
    <w:link w:val="60"/>
    <w:qFormat/>
    <w:rsid w:val="00BF569E"/>
    <w:pPr>
      <w:tabs>
        <w:tab w:val="num" w:pos="1304"/>
      </w:tabs>
      <w:spacing w:before="240" w:after="60" w:line="240" w:lineRule="auto"/>
      <w:ind w:left="1304" w:hanging="1304"/>
      <w:outlineLvl w:val="5"/>
    </w:pPr>
    <w:rPr>
      <w:rFonts w:eastAsia="Times New Roman"/>
      <w:b/>
      <w:bCs/>
      <w:color w:val="auto"/>
      <w:sz w:val="22"/>
      <w:szCs w:val="22"/>
    </w:rPr>
  </w:style>
  <w:style w:type="paragraph" w:styleId="7">
    <w:name w:val="heading 7"/>
    <w:basedOn w:val="a3"/>
    <w:next w:val="a3"/>
    <w:link w:val="70"/>
    <w:qFormat/>
    <w:rsid w:val="00BF569E"/>
    <w:pPr>
      <w:tabs>
        <w:tab w:val="num" w:pos="1304"/>
      </w:tabs>
      <w:spacing w:before="240" w:after="60" w:line="240" w:lineRule="auto"/>
      <w:ind w:left="1304" w:hanging="1304"/>
      <w:outlineLvl w:val="6"/>
    </w:pPr>
    <w:rPr>
      <w:rFonts w:eastAsia="Times New Roman"/>
      <w:color w:val="auto"/>
      <w:sz w:val="24"/>
      <w:szCs w:val="24"/>
    </w:rPr>
  </w:style>
  <w:style w:type="paragraph" w:styleId="8">
    <w:name w:val="heading 8"/>
    <w:basedOn w:val="a3"/>
    <w:next w:val="a3"/>
    <w:link w:val="80"/>
    <w:qFormat/>
    <w:rsid w:val="00BF569E"/>
    <w:pPr>
      <w:tabs>
        <w:tab w:val="num" w:pos="1304"/>
      </w:tabs>
      <w:spacing w:before="240" w:after="60" w:line="240" w:lineRule="auto"/>
      <w:ind w:left="1304" w:hanging="1304"/>
      <w:outlineLvl w:val="7"/>
    </w:pPr>
    <w:rPr>
      <w:rFonts w:eastAsia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BF569E"/>
    <w:pPr>
      <w:tabs>
        <w:tab w:val="num" w:pos="1304"/>
      </w:tabs>
      <w:spacing w:before="240" w:after="60" w:line="240" w:lineRule="auto"/>
      <w:ind w:left="1304" w:hanging="1304"/>
      <w:outlineLvl w:val="8"/>
    </w:pPr>
    <w:rPr>
      <w:rFonts w:ascii="Arial" w:eastAsia="Times New Roman" w:hAnsi="Arial"/>
      <w:color w:val="auto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link w:val="10"/>
    <w:uiPriority w:val="9"/>
    <w:rsid w:val="00BF569E"/>
    <w:rPr>
      <w:rFonts w:ascii="Cambria" w:eastAsia="Times New Roman" w:hAnsi="Cambria"/>
      <w:b/>
      <w:bCs/>
      <w:color w:val="000000"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BF569E"/>
    <w:rPr>
      <w:rFonts w:ascii="Cambria" w:eastAsia="Times New Roman" w:hAnsi="Cambria"/>
      <w:b/>
      <w:bCs/>
      <w:i/>
      <w:iCs/>
      <w:color w:val="000000"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"/>
    <w:rsid w:val="00BF569E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rsid w:val="00BF569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BF569E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BF569E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BF569E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BF569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BF569E"/>
    <w:rPr>
      <w:rFonts w:ascii="Arial" w:eastAsia="Times New Roman" w:hAnsi="Arial" w:cs="Arial"/>
      <w:sz w:val="22"/>
      <w:szCs w:val="22"/>
    </w:rPr>
  </w:style>
  <w:style w:type="paragraph" w:styleId="a7">
    <w:name w:val="TOC Heading"/>
    <w:basedOn w:val="10"/>
    <w:next w:val="a3"/>
    <w:uiPriority w:val="39"/>
    <w:unhideWhenUsed/>
    <w:qFormat/>
    <w:rsid w:val="00BF569E"/>
    <w:pPr>
      <w:keepLines/>
      <w:spacing w:before="480" w:after="0" w:line="276" w:lineRule="auto"/>
      <w:ind w:firstLine="0"/>
      <w:outlineLvl w:val="9"/>
    </w:pPr>
    <w:rPr>
      <w:color w:val="365F91"/>
      <w:kern w:val="0"/>
      <w:sz w:val="28"/>
      <w:szCs w:val="28"/>
      <w:lang w:eastAsia="ru-RU"/>
    </w:rPr>
  </w:style>
  <w:style w:type="paragraph" w:styleId="21">
    <w:name w:val="toc 2"/>
    <w:basedOn w:val="a3"/>
    <w:next w:val="a3"/>
    <w:autoRedefine/>
    <w:uiPriority w:val="39"/>
    <w:unhideWhenUsed/>
    <w:qFormat/>
    <w:rsid w:val="00781293"/>
    <w:pPr>
      <w:tabs>
        <w:tab w:val="left" w:pos="880"/>
        <w:tab w:val="right" w:leader="dot" w:pos="9072"/>
      </w:tabs>
      <w:spacing w:after="100" w:line="276" w:lineRule="auto"/>
      <w:ind w:firstLine="0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13">
    <w:name w:val="toc 1"/>
    <w:basedOn w:val="a3"/>
    <w:next w:val="a3"/>
    <w:autoRedefine/>
    <w:uiPriority w:val="39"/>
    <w:unhideWhenUsed/>
    <w:qFormat/>
    <w:rsid w:val="00781293"/>
    <w:pPr>
      <w:tabs>
        <w:tab w:val="left" w:pos="1100"/>
        <w:tab w:val="left" w:pos="1540"/>
        <w:tab w:val="right" w:leader="dot" w:pos="9072"/>
      </w:tabs>
      <w:spacing w:line="240" w:lineRule="auto"/>
      <w:ind w:firstLine="0"/>
      <w:jc w:val="both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31">
    <w:name w:val="toc 3"/>
    <w:basedOn w:val="a3"/>
    <w:next w:val="a3"/>
    <w:autoRedefine/>
    <w:uiPriority w:val="39"/>
    <w:unhideWhenUsed/>
    <w:qFormat/>
    <w:rsid w:val="00BF569E"/>
    <w:pPr>
      <w:spacing w:after="100" w:line="276" w:lineRule="auto"/>
      <w:ind w:left="440" w:firstLine="0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a8">
    <w:name w:val="Balloon Text"/>
    <w:basedOn w:val="a3"/>
    <w:link w:val="a9"/>
    <w:uiPriority w:val="99"/>
    <w:semiHidden/>
    <w:unhideWhenUsed/>
    <w:rsid w:val="000469AF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469AF"/>
    <w:rPr>
      <w:rFonts w:ascii="Tahoma" w:hAnsi="Tahoma" w:cs="Tahoma"/>
      <w:color w:val="000000"/>
      <w:sz w:val="16"/>
      <w:szCs w:val="16"/>
      <w:lang w:eastAsia="en-US"/>
    </w:rPr>
  </w:style>
  <w:style w:type="character" w:styleId="aa">
    <w:name w:val="Hyperlink"/>
    <w:uiPriority w:val="99"/>
    <w:unhideWhenUsed/>
    <w:rsid w:val="000469AF"/>
    <w:rPr>
      <w:color w:val="0000FF"/>
      <w:u w:val="single"/>
    </w:rPr>
  </w:style>
  <w:style w:type="paragraph" w:styleId="ab">
    <w:name w:val="List Paragraph"/>
    <w:basedOn w:val="a3"/>
    <w:link w:val="ac"/>
    <w:uiPriority w:val="34"/>
    <w:qFormat/>
    <w:rsid w:val="00BF569E"/>
    <w:pPr>
      <w:spacing w:line="240" w:lineRule="auto"/>
      <w:ind w:left="720" w:firstLine="0"/>
      <w:contextualSpacing/>
      <w:jc w:val="center"/>
    </w:pPr>
    <w:rPr>
      <w:rFonts w:ascii="Calibri" w:hAnsi="Calibri"/>
      <w:color w:val="auto"/>
      <w:sz w:val="22"/>
      <w:szCs w:val="22"/>
    </w:rPr>
  </w:style>
  <w:style w:type="character" w:customStyle="1" w:styleId="ad">
    <w:name w:val="Текст концевой сноски Знак"/>
    <w:link w:val="ae"/>
    <w:uiPriority w:val="99"/>
    <w:semiHidden/>
    <w:rsid w:val="008D3C37"/>
    <w:rPr>
      <w:rFonts w:ascii="Calibri" w:eastAsia="Calibri" w:hAnsi="Calibri" w:cs="Times New Roman"/>
      <w:lang w:eastAsia="en-US"/>
    </w:rPr>
  </w:style>
  <w:style w:type="paragraph" w:styleId="ae">
    <w:name w:val="endnote text"/>
    <w:basedOn w:val="a3"/>
    <w:link w:val="ad"/>
    <w:uiPriority w:val="99"/>
    <w:semiHidden/>
    <w:unhideWhenUsed/>
    <w:rsid w:val="008D3C37"/>
    <w:pPr>
      <w:spacing w:line="240" w:lineRule="auto"/>
      <w:ind w:firstLine="0"/>
      <w:jc w:val="center"/>
    </w:pPr>
    <w:rPr>
      <w:rFonts w:ascii="Calibri" w:hAnsi="Calibri"/>
      <w:color w:val="auto"/>
      <w:sz w:val="20"/>
      <w:szCs w:val="20"/>
    </w:rPr>
  </w:style>
  <w:style w:type="character" w:customStyle="1" w:styleId="af">
    <w:name w:val="Текст сноски Знак"/>
    <w:link w:val="af0"/>
    <w:uiPriority w:val="99"/>
    <w:semiHidden/>
    <w:rsid w:val="008D3C37"/>
    <w:rPr>
      <w:rFonts w:ascii="Calibri" w:eastAsia="Calibri" w:hAnsi="Calibri" w:cs="Times New Roman"/>
      <w:lang w:eastAsia="en-US"/>
    </w:rPr>
  </w:style>
  <w:style w:type="paragraph" w:styleId="af0">
    <w:name w:val="footnote text"/>
    <w:basedOn w:val="a3"/>
    <w:link w:val="af"/>
    <w:uiPriority w:val="99"/>
    <w:semiHidden/>
    <w:unhideWhenUsed/>
    <w:rsid w:val="008D3C37"/>
    <w:pPr>
      <w:spacing w:line="240" w:lineRule="auto"/>
      <w:ind w:firstLine="0"/>
      <w:jc w:val="center"/>
    </w:pPr>
    <w:rPr>
      <w:rFonts w:ascii="Calibri" w:hAnsi="Calibri"/>
      <w:color w:val="auto"/>
      <w:sz w:val="20"/>
      <w:szCs w:val="20"/>
    </w:rPr>
  </w:style>
  <w:style w:type="paragraph" w:styleId="a2">
    <w:name w:val="caption"/>
    <w:basedOn w:val="a3"/>
    <w:next w:val="a3"/>
    <w:autoRedefine/>
    <w:uiPriority w:val="35"/>
    <w:unhideWhenUsed/>
    <w:qFormat/>
    <w:rsid w:val="00BF569E"/>
    <w:pPr>
      <w:keepNext/>
      <w:numPr>
        <w:numId w:val="4"/>
      </w:numPr>
      <w:jc w:val="right"/>
    </w:pPr>
    <w:rPr>
      <w:bCs/>
      <w:color w:val="auto"/>
      <w:szCs w:val="18"/>
    </w:rPr>
  </w:style>
  <w:style w:type="paragraph" w:styleId="af1">
    <w:name w:val="header"/>
    <w:basedOn w:val="a3"/>
    <w:link w:val="af2"/>
    <w:uiPriority w:val="99"/>
    <w:unhideWhenUsed/>
    <w:rsid w:val="008D3C37"/>
    <w:pPr>
      <w:tabs>
        <w:tab w:val="center" w:pos="4677"/>
        <w:tab w:val="right" w:pos="9355"/>
      </w:tabs>
      <w:spacing w:line="240" w:lineRule="auto"/>
      <w:ind w:firstLine="0"/>
      <w:jc w:val="center"/>
    </w:pPr>
    <w:rPr>
      <w:rFonts w:ascii="Calibri" w:hAnsi="Calibri"/>
      <w:color w:val="auto"/>
      <w:sz w:val="22"/>
      <w:szCs w:val="22"/>
    </w:rPr>
  </w:style>
  <w:style w:type="character" w:customStyle="1" w:styleId="af2">
    <w:name w:val="Верхний колонтитул Знак"/>
    <w:link w:val="af1"/>
    <w:uiPriority w:val="99"/>
    <w:rsid w:val="008D3C37"/>
    <w:rPr>
      <w:rFonts w:ascii="Calibri" w:eastAsia="Calibri" w:hAnsi="Calibri" w:cs="Times New Roman"/>
      <w:sz w:val="22"/>
      <w:szCs w:val="22"/>
      <w:lang w:eastAsia="en-US"/>
    </w:rPr>
  </w:style>
  <w:style w:type="paragraph" w:styleId="af3">
    <w:name w:val="footer"/>
    <w:basedOn w:val="a3"/>
    <w:link w:val="af4"/>
    <w:uiPriority w:val="99"/>
    <w:unhideWhenUsed/>
    <w:rsid w:val="008D3C37"/>
    <w:pPr>
      <w:tabs>
        <w:tab w:val="center" w:pos="4677"/>
        <w:tab w:val="right" w:pos="9355"/>
      </w:tabs>
      <w:spacing w:line="240" w:lineRule="auto"/>
      <w:ind w:firstLine="0"/>
      <w:jc w:val="center"/>
    </w:pPr>
    <w:rPr>
      <w:rFonts w:ascii="Calibri" w:hAnsi="Calibri"/>
      <w:color w:val="auto"/>
      <w:sz w:val="22"/>
      <w:szCs w:val="22"/>
      <w:lang w:val="en-US"/>
    </w:rPr>
  </w:style>
  <w:style w:type="character" w:customStyle="1" w:styleId="af4">
    <w:name w:val="Нижний колонтитул Знак"/>
    <w:link w:val="af3"/>
    <w:uiPriority w:val="99"/>
    <w:rsid w:val="008D3C37"/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133">
    <w:name w:val="Обычный 13 Знак3"/>
    <w:basedOn w:val="a3"/>
    <w:autoRedefine/>
    <w:rsid w:val="008D3C37"/>
    <w:pPr>
      <w:keepNext/>
      <w:keepLines/>
      <w:widowControl w:val="0"/>
      <w:suppressLineNumbers/>
      <w:tabs>
        <w:tab w:val="left" w:leader="dot" w:pos="9356"/>
      </w:tabs>
      <w:suppressAutoHyphens/>
      <w:adjustRightInd w:val="0"/>
      <w:spacing w:before="60"/>
      <w:ind w:firstLine="720"/>
      <w:jc w:val="both"/>
      <w:textAlignment w:val="baseline"/>
    </w:pPr>
    <w:rPr>
      <w:rFonts w:eastAsia="Times New Roman"/>
      <w:color w:val="auto"/>
      <w:lang w:eastAsia="ru-RU"/>
    </w:rPr>
  </w:style>
  <w:style w:type="paragraph" w:styleId="af5">
    <w:name w:val="Plain Text"/>
    <w:basedOn w:val="a3"/>
    <w:link w:val="af6"/>
    <w:rsid w:val="008D3C37"/>
    <w:pPr>
      <w:keepNext/>
      <w:tabs>
        <w:tab w:val="left" w:leader="dot" w:pos="9356"/>
      </w:tabs>
      <w:suppressAutoHyphens/>
      <w:spacing w:line="240" w:lineRule="auto"/>
      <w:ind w:firstLine="0"/>
    </w:pPr>
    <w:rPr>
      <w:rFonts w:ascii="Courier New" w:eastAsia="Times New Roman" w:hAnsi="Courier New"/>
      <w:color w:val="auto"/>
      <w:sz w:val="20"/>
      <w:szCs w:val="20"/>
    </w:rPr>
  </w:style>
  <w:style w:type="character" w:customStyle="1" w:styleId="af6">
    <w:name w:val="Текст Знак"/>
    <w:link w:val="af5"/>
    <w:rsid w:val="008D3C37"/>
    <w:rPr>
      <w:rFonts w:ascii="Courier New" w:eastAsia="Times New Roman" w:hAnsi="Courier New" w:cs="Courier New"/>
    </w:rPr>
  </w:style>
  <w:style w:type="paragraph" w:customStyle="1" w:styleId="130">
    <w:name w:val="Обычный 13"/>
    <w:basedOn w:val="a3"/>
    <w:link w:val="135"/>
    <w:rsid w:val="008D3C37"/>
    <w:pPr>
      <w:keepNext/>
      <w:suppressLineNumbers/>
      <w:tabs>
        <w:tab w:val="left" w:pos="6804"/>
        <w:tab w:val="left" w:pos="6946"/>
        <w:tab w:val="left" w:leader="dot" w:pos="9356"/>
      </w:tabs>
      <w:suppressAutoHyphens/>
      <w:spacing w:before="60" w:line="240" w:lineRule="auto"/>
      <w:ind w:firstLine="567"/>
      <w:jc w:val="both"/>
    </w:pPr>
    <w:rPr>
      <w:rFonts w:eastAsia="Times New Roman"/>
      <w:color w:val="auto"/>
    </w:rPr>
  </w:style>
  <w:style w:type="character" w:customStyle="1" w:styleId="135">
    <w:name w:val="Обычный 13 Знак5"/>
    <w:link w:val="130"/>
    <w:rsid w:val="008D3C37"/>
    <w:rPr>
      <w:rFonts w:ascii="Times New Roman" w:eastAsia="Times New Roman" w:hAnsi="Times New Roman"/>
      <w:sz w:val="26"/>
      <w:szCs w:val="26"/>
    </w:rPr>
  </w:style>
  <w:style w:type="paragraph" w:customStyle="1" w:styleId="14">
    <w:name w:val="Текст1"/>
    <w:basedOn w:val="a3"/>
    <w:rsid w:val="008D3C37"/>
    <w:pPr>
      <w:tabs>
        <w:tab w:val="left" w:pos="1701"/>
      </w:tabs>
      <w:suppressAutoHyphens/>
      <w:spacing w:before="80" w:line="252" w:lineRule="auto"/>
      <w:ind w:firstLine="852"/>
      <w:jc w:val="both"/>
    </w:pPr>
    <w:rPr>
      <w:rFonts w:eastAsia="SimSun"/>
      <w:color w:val="auto"/>
      <w:sz w:val="28"/>
      <w:szCs w:val="28"/>
      <w:lang w:eastAsia="ar-SA"/>
    </w:rPr>
  </w:style>
  <w:style w:type="paragraph" w:styleId="af7">
    <w:name w:val="List Number"/>
    <w:basedOn w:val="a3"/>
    <w:rsid w:val="008D3C37"/>
    <w:pPr>
      <w:keepNext/>
      <w:suppressLineNumbers/>
      <w:tabs>
        <w:tab w:val="num" w:pos="644"/>
        <w:tab w:val="left" w:leader="dot" w:pos="9356"/>
      </w:tabs>
      <w:suppressAutoHyphens/>
      <w:spacing w:line="240" w:lineRule="auto"/>
      <w:ind w:firstLine="284"/>
      <w:jc w:val="both"/>
    </w:pPr>
    <w:rPr>
      <w:rFonts w:eastAsia="Times New Roman"/>
      <w:color w:val="auto"/>
      <w:sz w:val="24"/>
      <w:szCs w:val="24"/>
      <w:lang w:eastAsia="ru-RU"/>
    </w:rPr>
  </w:style>
  <w:style w:type="paragraph" w:customStyle="1" w:styleId="font5">
    <w:name w:val="font5"/>
    <w:basedOn w:val="a3"/>
    <w:rsid w:val="008D3C37"/>
    <w:pPr>
      <w:spacing w:before="100" w:beforeAutospacing="1" w:after="100" w:afterAutospacing="1" w:line="240" w:lineRule="auto"/>
      <w:ind w:firstLine="0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font6">
    <w:name w:val="font6"/>
    <w:basedOn w:val="a3"/>
    <w:rsid w:val="008D3C37"/>
    <w:pPr>
      <w:spacing w:before="100" w:beforeAutospacing="1" w:after="100" w:afterAutospacing="1" w:line="240" w:lineRule="auto"/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5">
    <w:name w:val="xl75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eastAsia="Times New Roman"/>
      <w:color w:val="auto"/>
      <w:sz w:val="24"/>
      <w:szCs w:val="24"/>
      <w:lang w:eastAsia="ru-RU"/>
    </w:rPr>
  </w:style>
  <w:style w:type="paragraph" w:customStyle="1" w:styleId="xl76">
    <w:name w:val="xl76"/>
    <w:basedOn w:val="a3"/>
    <w:rsid w:val="008D3C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color w:val="auto"/>
      <w:sz w:val="16"/>
      <w:szCs w:val="16"/>
      <w:lang w:eastAsia="ru-RU"/>
    </w:rPr>
  </w:style>
  <w:style w:type="paragraph" w:customStyle="1" w:styleId="xl77">
    <w:name w:val="xl77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color w:val="auto"/>
      <w:sz w:val="16"/>
      <w:szCs w:val="16"/>
      <w:lang w:eastAsia="ru-RU"/>
    </w:rPr>
  </w:style>
  <w:style w:type="paragraph" w:customStyle="1" w:styleId="xl78">
    <w:name w:val="xl78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79">
    <w:name w:val="xl79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80">
    <w:name w:val="xl80"/>
    <w:basedOn w:val="a3"/>
    <w:rsid w:val="008D3C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81">
    <w:name w:val="xl81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82">
    <w:name w:val="xl82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83">
    <w:name w:val="xl83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84">
    <w:name w:val="xl84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eastAsia="Times New Roman"/>
      <w:b/>
      <w:bCs/>
      <w:color w:val="auto"/>
      <w:sz w:val="16"/>
      <w:szCs w:val="16"/>
      <w:lang w:eastAsia="ru-RU"/>
    </w:rPr>
  </w:style>
  <w:style w:type="paragraph" w:customStyle="1" w:styleId="xl85">
    <w:name w:val="xl85"/>
    <w:basedOn w:val="a3"/>
    <w:rsid w:val="008D3C37"/>
    <w:pPr>
      <w:spacing w:before="100" w:beforeAutospacing="1" w:after="100" w:afterAutospacing="1" w:line="240" w:lineRule="auto"/>
      <w:ind w:firstLine="0"/>
    </w:pPr>
    <w:rPr>
      <w:rFonts w:eastAsia="Times New Roman"/>
      <w:b/>
      <w:bCs/>
      <w:color w:val="auto"/>
      <w:sz w:val="24"/>
      <w:szCs w:val="24"/>
      <w:lang w:eastAsia="ru-RU"/>
    </w:rPr>
  </w:style>
  <w:style w:type="paragraph" w:customStyle="1" w:styleId="xl86">
    <w:name w:val="xl86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87">
    <w:name w:val="xl87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88">
    <w:name w:val="xl88"/>
    <w:basedOn w:val="a3"/>
    <w:rsid w:val="008D3C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9">
    <w:name w:val="xl89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auto"/>
      <w:sz w:val="16"/>
      <w:szCs w:val="16"/>
      <w:lang w:eastAsia="ru-RU"/>
    </w:rPr>
  </w:style>
  <w:style w:type="paragraph" w:customStyle="1" w:styleId="xl90">
    <w:name w:val="xl90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eastAsia="Times New Roman"/>
      <w:color w:val="auto"/>
      <w:sz w:val="24"/>
      <w:szCs w:val="24"/>
      <w:lang w:eastAsia="ru-RU"/>
    </w:rPr>
  </w:style>
  <w:style w:type="paragraph" w:customStyle="1" w:styleId="xl91">
    <w:name w:val="xl91"/>
    <w:basedOn w:val="a3"/>
    <w:rsid w:val="008D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eastAsia="Times New Roman"/>
      <w:color w:val="auto"/>
      <w:sz w:val="24"/>
      <w:szCs w:val="24"/>
      <w:lang w:eastAsia="ru-RU"/>
    </w:rPr>
  </w:style>
  <w:style w:type="character" w:styleId="af8">
    <w:name w:val="Strong"/>
    <w:qFormat/>
    <w:rsid w:val="00BF569E"/>
    <w:rPr>
      <w:b/>
      <w:bCs/>
    </w:rPr>
  </w:style>
  <w:style w:type="paragraph" w:styleId="af9">
    <w:name w:val="Body Text Indent"/>
    <w:basedOn w:val="a3"/>
    <w:link w:val="afa"/>
    <w:rsid w:val="008D3C37"/>
    <w:pPr>
      <w:spacing w:line="240" w:lineRule="auto"/>
      <w:jc w:val="both"/>
    </w:pPr>
    <w:rPr>
      <w:rFonts w:eastAsia="Times New Roman"/>
      <w:color w:val="auto"/>
      <w:sz w:val="24"/>
      <w:szCs w:val="24"/>
    </w:rPr>
  </w:style>
  <w:style w:type="character" w:customStyle="1" w:styleId="afa">
    <w:name w:val="Основной текст с отступом Знак"/>
    <w:link w:val="af9"/>
    <w:rsid w:val="008D3C37"/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3"/>
    <w:uiPriority w:val="99"/>
    <w:semiHidden/>
    <w:rsid w:val="008D3C37"/>
    <w:rPr>
      <w:rFonts w:ascii="Calibri" w:eastAsia="Calibri" w:hAnsi="Calibri" w:cs="Times New Roman"/>
      <w:sz w:val="22"/>
      <w:szCs w:val="22"/>
      <w:lang w:eastAsia="en-US"/>
    </w:rPr>
  </w:style>
  <w:style w:type="paragraph" w:styleId="23">
    <w:name w:val="Body Text Indent 2"/>
    <w:basedOn w:val="a3"/>
    <w:link w:val="22"/>
    <w:uiPriority w:val="99"/>
    <w:semiHidden/>
    <w:unhideWhenUsed/>
    <w:rsid w:val="008D3C37"/>
    <w:pPr>
      <w:spacing w:after="120" w:line="480" w:lineRule="auto"/>
      <w:ind w:left="283" w:firstLine="0"/>
    </w:pPr>
    <w:rPr>
      <w:rFonts w:ascii="Calibri" w:hAnsi="Calibri"/>
      <w:color w:val="auto"/>
      <w:sz w:val="22"/>
      <w:szCs w:val="22"/>
    </w:rPr>
  </w:style>
  <w:style w:type="paragraph" w:styleId="afb">
    <w:name w:val="Normal (Web)"/>
    <w:basedOn w:val="a3"/>
    <w:unhideWhenUsed/>
    <w:rsid w:val="008D3C37"/>
    <w:pPr>
      <w:spacing w:line="240" w:lineRule="auto"/>
      <w:ind w:firstLine="0"/>
    </w:pPr>
    <w:rPr>
      <w:rFonts w:eastAsia="Times New Roman"/>
      <w:color w:val="auto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8D3C37"/>
  </w:style>
  <w:style w:type="character" w:customStyle="1" w:styleId="41">
    <w:name w:val="заголовок 4 Знак"/>
    <w:rsid w:val="008D3C37"/>
    <w:rPr>
      <w:rFonts w:ascii="Arial" w:hAnsi="Arial"/>
      <w:i/>
      <w:sz w:val="24"/>
      <w:szCs w:val="24"/>
      <w:lang w:val="ru-RU" w:eastAsia="ru-RU" w:bidi="ar-SA"/>
    </w:rPr>
  </w:style>
  <w:style w:type="paragraph" w:customStyle="1" w:styleId="afc">
    <w:name w:val="основной"/>
    <w:basedOn w:val="a3"/>
    <w:rsid w:val="008D3C37"/>
    <w:pPr>
      <w:spacing w:line="240" w:lineRule="auto"/>
      <w:ind w:firstLine="720"/>
      <w:jc w:val="both"/>
    </w:pPr>
    <w:rPr>
      <w:rFonts w:eastAsia="Times New Roman"/>
      <w:color w:val="auto"/>
      <w:sz w:val="24"/>
      <w:szCs w:val="20"/>
      <w:lang w:eastAsia="ru-RU"/>
    </w:rPr>
  </w:style>
  <w:style w:type="character" w:customStyle="1" w:styleId="FontStyle23">
    <w:name w:val="Font Style23"/>
    <w:rsid w:val="008D3C37"/>
    <w:rPr>
      <w:rFonts w:ascii="Times New Roman" w:hAnsi="Times New Roman" w:cs="Times New Roman"/>
      <w:sz w:val="18"/>
      <w:szCs w:val="18"/>
    </w:rPr>
  </w:style>
  <w:style w:type="paragraph" w:customStyle="1" w:styleId="ConsPlusNonformat">
    <w:name w:val="ConsPlusNonformat"/>
    <w:uiPriority w:val="99"/>
    <w:rsid w:val="008D3C3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d">
    <w:name w:val="Emphasis"/>
    <w:uiPriority w:val="20"/>
    <w:qFormat/>
    <w:rsid w:val="00BF569E"/>
    <w:rPr>
      <w:i/>
      <w:iCs/>
    </w:rPr>
  </w:style>
  <w:style w:type="paragraph" w:styleId="42">
    <w:name w:val="toc 4"/>
    <w:basedOn w:val="a3"/>
    <w:next w:val="a3"/>
    <w:autoRedefine/>
    <w:uiPriority w:val="39"/>
    <w:unhideWhenUsed/>
    <w:rsid w:val="008D3C37"/>
    <w:pPr>
      <w:spacing w:after="100" w:line="276" w:lineRule="auto"/>
      <w:ind w:left="660" w:firstLine="0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51">
    <w:name w:val="toc 5"/>
    <w:basedOn w:val="a3"/>
    <w:next w:val="a3"/>
    <w:autoRedefine/>
    <w:uiPriority w:val="39"/>
    <w:unhideWhenUsed/>
    <w:rsid w:val="008D3C37"/>
    <w:pPr>
      <w:spacing w:after="100" w:line="276" w:lineRule="auto"/>
      <w:ind w:left="880" w:firstLine="0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61">
    <w:name w:val="toc 6"/>
    <w:basedOn w:val="a3"/>
    <w:next w:val="a3"/>
    <w:autoRedefine/>
    <w:uiPriority w:val="39"/>
    <w:unhideWhenUsed/>
    <w:rsid w:val="008D3C37"/>
    <w:pPr>
      <w:spacing w:after="100" w:line="276" w:lineRule="auto"/>
      <w:ind w:left="1100" w:firstLine="0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71">
    <w:name w:val="toc 7"/>
    <w:basedOn w:val="a3"/>
    <w:next w:val="a3"/>
    <w:autoRedefine/>
    <w:uiPriority w:val="39"/>
    <w:unhideWhenUsed/>
    <w:rsid w:val="008D3C37"/>
    <w:pPr>
      <w:spacing w:after="100" w:line="276" w:lineRule="auto"/>
      <w:ind w:left="1320" w:firstLine="0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81">
    <w:name w:val="toc 8"/>
    <w:basedOn w:val="a3"/>
    <w:next w:val="a3"/>
    <w:autoRedefine/>
    <w:uiPriority w:val="39"/>
    <w:unhideWhenUsed/>
    <w:rsid w:val="008D3C37"/>
    <w:pPr>
      <w:spacing w:after="100" w:line="276" w:lineRule="auto"/>
      <w:ind w:left="1540" w:firstLine="0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91">
    <w:name w:val="toc 9"/>
    <w:basedOn w:val="a3"/>
    <w:next w:val="a3"/>
    <w:autoRedefine/>
    <w:uiPriority w:val="39"/>
    <w:unhideWhenUsed/>
    <w:rsid w:val="008D3C37"/>
    <w:pPr>
      <w:spacing w:after="100" w:line="276" w:lineRule="auto"/>
      <w:ind w:left="1760" w:firstLine="0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customStyle="1" w:styleId="ConsPlusTitle">
    <w:name w:val="ConsPlusTitle"/>
    <w:rsid w:val="008D3C3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2">
    <w:name w:val="Body Text 3"/>
    <w:basedOn w:val="a3"/>
    <w:link w:val="33"/>
    <w:uiPriority w:val="99"/>
    <w:semiHidden/>
    <w:unhideWhenUsed/>
    <w:rsid w:val="004D79D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rsid w:val="004D79D1"/>
    <w:rPr>
      <w:rFonts w:ascii="Times New Roman" w:hAnsi="Times New Roman"/>
      <w:color w:val="000000"/>
      <w:sz w:val="16"/>
      <w:szCs w:val="16"/>
      <w:lang w:eastAsia="en-US"/>
    </w:rPr>
  </w:style>
  <w:style w:type="paragraph" w:styleId="34">
    <w:name w:val="Body Text Indent 3"/>
    <w:basedOn w:val="a3"/>
    <w:link w:val="35"/>
    <w:uiPriority w:val="99"/>
    <w:semiHidden/>
    <w:unhideWhenUsed/>
    <w:rsid w:val="006D000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6D0004"/>
    <w:rPr>
      <w:rFonts w:ascii="Times New Roman" w:hAnsi="Times New Roman"/>
      <w:color w:val="000000"/>
      <w:sz w:val="16"/>
      <w:szCs w:val="16"/>
      <w:lang w:eastAsia="en-US"/>
    </w:rPr>
  </w:style>
  <w:style w:type="table" w:styleId="afe">
    <w:name w:val="Table Grid"/>
    <w:aliases w:val="Table Grid Report"/>
    <w:basedOn w:val="a5"/>
    <w:uiPriority w:val="59"/>
    <w:rsid w:val="00DC1B9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1">
    <w:name w:val="xl41"/>
    <w:basedOn w:val="a3"/>
    <w:rsid w:val="003D45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Arial Unicode MS" w:eastAsia="Arial Unicode MS" w:hAnsi="Arial Unicode MS" w:cs="Arial Unicode MS"/>
      <w:color w:val="auto"/>
      <w:sz w:val="24"/>
      <w:szCs w:val="24"/>
      <w:lang w:eastAsia="ru-RU"/>
    </w:rPr>
  </w:style>
  <w:style w:type="paragraph" w:styleId="aff">
    <w:name w:val="Title"/>
    <w:basedOn w:val="a3"/>
    <w:link w:val="aff0"/>
    <w:qFormat/>
    <w:rsid w:val="00BF569E"/>
    <w:pPr>
      <w:ind w:firstLine="0"/>
      <w:jc w:val="center"/>
    </w:pPr>
    <w:rPr>
      <w:rFonts w:eastAsia="Times New Roman"/>
      <w:b/>
      <w:bCs/>
      <w:color w:val="auto"/>
      <w:sz w:val="24"/>
      <w:szCs w:val="24"/>
    </w:rPr>
  </w:style>
  <w:style w:type="character" w:customStyle="1" w:styleId="aff0">
    <w:name w:val="Название Знак"/>
    <w:link w:val="aff"/>
    <w:rsid w:val="00BF569E"/>
    <w:rPr>
      <w:rFonts w:ascii="Times New Roman" w:eastAsia="Times New Roman" w:hAnsi="Times New Roman"/>
      <w:b/>
      <w:bCs/>
      <w:sz w:val="24"/>
      <w:szCs w:val="24"/>
    </w:rPr>
  </w:style>
  <w:style w:type="paragraph" w:styleId="aff1">
    <w:name w:val="Document Map"/>
    <w:basedOn w:val="a3"/>
    <w:link w:val="aff2"/>
    <w:uiPriority w:val="99"/>
    <w:semiHidden/>
    <w:unhideWhenUsed/>
    <w:rsid w:val="00951AC0"/>
    <w:rPr>
      <w:rFonts w:ascii="Tahoma" w:hAnsi="Tahoma"/>
      <w:sz w:val="16"/>
      <w:szCs w:val="16"/>
    </w:rPr>
  </w:style>
  <w:style w:type="character" w:customStyle="1" w:styleId="aff2">
    <w:name w:val="Схема документа Знак"/>
    <w:link w:val="aff1"/>
    <w:uiPriority w:val="99"/>
    <w:semiHidden/>
    <w:rsid w:val="00951AC0"/>
    <w:rPr>
      <w:rFonts w:ascii="Tahoma" w:hAnsi="Tahoma" w:cs="Tahoma"/>
      <w:color w:val="000000"/>
      <w:sz w:val="16"/>
      <w:szCs w:val="16"/>
      <w:lang w:eastAsia="en-US"/>
    </w:rPr>
  </w:style>
  <w:style w:type="character" w:styleId="aff3">
    <w:name w:val="annotation reference"/>
    <w:uiPriority w:val="99"/>
    <w:semiHidden/>
    <w:unhideWhenUsed/>
    <w:rsid w:val="00817FA1"/>
    <w:rPr>
      <w:sz w:val="16"/>
      <w:szCs w:val="16"/>
    </w:rPr>
  </w:style>
  <w:style w:type="paragraph" w:styleId="aff4">
    <w:name w:val="annotation text"/>
    <w:basedOn w:val="a3"/>
    <w:link w:val="aff5"/>
    <w:uiPriority w:val="99"/>
    <w:semiHidden/>
    <w:unhideWhenUsed/>
    <w:rsid w:val="00817FA1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link w:val="aff4"/>
    <w:uiPriority w:val="99"/>
    <w:semiHidden/>
    <w:rsid w:val="00817FA1"/>
    <w:rPr>
      <w:rFonts w:ascii="Times New Roman" w:hAnsi="Times New Roman"/>
      <w:color w:val="000000"/>
      <w:lang w:eastAsia="en-US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817FA1"/>
    <w:rPr>
      <w:b/>
      <w:bCs/>
    </w:rPr>
  </w:style>
  <w:style w:type="character" w:customStyle="1" w:styleId="aff7">
    <w:name w:val="Тема примечания Знак"/>
    <w:link w:val="aff6"/>
    <w:uiPriority w:val="99"/>
    <w:semiHidden/>
    <w:rsid w:val="00817FA1"/>
    <w:rPr>
      <w:rFonts w:ascii="Times New Roman" w:hAnsi="Times New Roman"/>
      <w:b/>
      <w:bCs/>
      <w:color w:val="000000"/>
      <w:lang w:eastAsia="en-US"/>
    </w:rPr>
  </w:style>
  <w:style w:type="paragraph" w:customStyle="1" w:styleId="15">
    <w:name w:val="_1."/>
    <w:basedOn w:val="1"/>
    <w:link w:val="16"/>
    <w:qFormat/>
    <w:rsid w:val="00674C49"/>
  </w:style>
  <w:style w:type="paragraph" w:customStyle="1" w:styleId="17">
    <w:name w:val="_Часть 1."/>
    <w:basedOn w:val="2"/>
    <w:link w:val="18"/>
    <w:qFormat/>
    <w:rsid w:val="00BF569E"/>
    <w:pPr>
      <w:spacing w:before="480"/>
      <w:ind w:firstLine="567"/>
    </w:pPr>
    <w:rPr>
      <w:rFonts w:ascii="Times New Roman" w:hAnsi="Times New Roman"/>
    </w:rPr>
  </w:style>
  <w:style w:type="character" w:customStyle="1" w:styleId="16">
    <w:name w:val="_1. Знак"/>
    <w:link w:val="15"/>
    <w:rsid w:val="00674C49"/>
    <w:rPr>
      <w:rFonts w:ascii="Times New Roman" w:eastAsia="Times New Roman" w:hAnsi="Times New Roman"/>
      <w:b/>
      <w:bCs/>
      <w:color w:val="000000"/>
      <w:kern w:val="28"/>
      <w:sz w:val="26"/>
      <w:szCs w:val="32"/>
      <w:lang w:eastAsia="en-US"/>
    </w:rPr>
  </w:style>
  <w:style w:type="paragraph" w:customStyle="1" w:styleId="aff8">
    <w:name w:val="_Обычный"/>
    <w:basedOn w:val="ab"/>
    <w:link w:val="aff9"/>
    <w:qFormat/>
    <w:rsid w:val="00BF569E"/>
    <w:pPr>
      <w:spacing w:line="360" w:lineRule="auto"/>
      <w:ind w:left="0" w:firstLine="567"/>
      <w:jc w:val="both"/>
    </w:pPr>
    <w:rPr>
      <w:rFonts w:ascii="Times New Roman" w:hAnsi="Times New Roman"/>
      <w:sz w:val="26"/>
      <w:szCs w:val="26"/>
    </w:rPr>
  </w:style>
  <w:style w:type="character" w:customStyle="1" w:styleId="18">
    <w:name w:val="_Часть 1. Знак"/>
    <w:link w:val="17"/>
    <w:rsid w:val="00BF569E"/>
    <w:rPr>
      <w:rFonts w:ascii="Times New Roman" w:eastAsia="Times New Roman" w:hAnsi="Times New Roman"/>
      <w:b/>
      <w:bCs/>
      <w:i/>
      <w:iCs/>
      <w:color w:val="000000"/>
      <w:sz w:val="28"/>
      <w:szCs w:val="28"/>
      <w:lang w:eastAsia="en-US"/>
    </w:rPr>
  </w:style>
  <w:style w:type="paragraph" w:customStyle="1" w:styleId="a1">
    <w:name w:val="_Обычный список точка"/>
    <w:basedOn w:val="ab"/>
    <w:link w:val="affa"/>
    <w:qFormat/>
    <w:rsid w:val="00BF569E"/>
    <w:pPr>
      <w:numPr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  <w:szCs w:val="26"/>
    </w:rPr>
  </w:style>
  <w:style w:type="character" w:customStyle="1" w:styleId="ac">
    <w:name w:val="Абзац списка Знак"/>
    <w:link w:val="ab"/>
    <w:uiPriority w:val="34"/>
    <w:rsid w:val="00BF569E"/>
    <w:rPr>
      <w:sz w:val="22"/>
      <w:szCs w:val="22"/>
      <w:lang w:eastAsia="en-US"/>
    </w:rPr>
  </w:style>
  <w:style w:type="character" w:customStyle="1" w:styleId="aff9">
    <w:name w:val="_Обычный Знак"/>
    <w:link w:val="aff8"/>
    <w:rsid w:val="00BF569E"/>
    <w:rPr>
      <w:rFonts w:ascii="Times New Roman" w:hAnsi="Times New Roman"/>
      <w:sz w:val="26"/>
      <w:szCs w:val="26"/>
      <w:lang w:eastAsia="en-US"/>
    </w:rPr>
  </w:style>
  <w:style w:type="paragraph" w:customStyle="1" w:styleId="affb">
    <w:name w:val="_Выделение"/>
    <w:basedOn w:val="ab"/>
    <w:link w:val="affc"/>
    <w:qFormat/>
    <w:rsid w:val="00BF569E"/>
    <w:pPr>
      <w:keepNext/>
      <w:spacing w:line="360" w:lineRule="auto"/>
      <w:ind w:left="0" w:firstLine="567"/>
      <w:jc w:val="both"/>
    </w:pPr>
    <w:rPr>
      <w:rFonts w:ascii="Times New Roman" w:hAnsi="Times New Roman"/>
      <w:b/>
      <w:sz w:val="26"/>
      <w:szCs w:val="26"/>
    </w:rPr>
  </w:style>
  <w:style w:type="character" w:customStyle="1" w:styleId="affa">
    <w:name w:val="_Обычный список точка Знак"/>
    <w:link w:val="a1"/>
    <w:rsid w:val="00BF569E"/>
    <w:rPr>
      <w:rFonts w:ascii="Times New Roman" w:hAnsi="Times New Roman"/>
      <w:sz w:val="26"/>
      <w:szCs w:val="26"/>
      <w:lang w:eastAsia="en-US"/>
    </w:rPr>
  </w:style>
  <w:style w:type="paragraph" w:customStyle="1" w:styleId="a0">
    <w:name w:val="_Таблица"/>
    <w:basedOn w:val="ab"/>
    <w:link w:val="affd"/>
    <w:qFormat/>
    <w:rsid w:val="00BF569E"/>
    <w:pPr>
      <w:keepNext/>
      <w:numPr>
        <w:numId w:val="2"/>
      </w:numPr>
      <w:jc w:val="left"/>
    </w:pPr>
    <w:rPr>
      <w:rFonts w:ascii="Times New Roman" w:hAnsi="Times New Roman"/>
      <w:b/>
      <w:sz w:val="26"/>
      <w:szCs w:val="26"/>
    </w:rPr>
  </w:style>
  <w:style w:type="character" w:customStyle="1" w:styleId="affc">
    <w:name w:val="_Выделение Знак"/>
    <w:link w:val="affb"/>
    <w:rsid w:val="00BF569E"/>
    <w:rPr>
      <w:rFonts w:ascii="Times New Roman" w:hAnsi="Times New Roman"/>
      <w:b/>
      <w:sz w:val="26"/>
      <w:szCs w:val="26"/>
      <w:lang w:eastAsia="en-US"/>
    </w:rPr>
  </w:style>
  <w:style w:type="paragraph" w:customStyle="1" w:styleId="a">
    <w:name w:val="_Рисунок"/>
    <w:basedOn w:val="ab"/>
    <w:link w:val="affe"/>
    <w:qFormat/>
    <w:rsid w:val="00BF569E"/>
    <w:pPr>
      <w:numPr>
        <w:numId w:val="3"/>
      </w:numPr>
      <w:spacing w:after="240"/>
    </w:pPr>
    <w:rPr>
      <w:rFonts w:ascii="Times New Roman" w:hAnsi="Times New Roman"/>
      <w:sz w:val="26"/>
      <w:szCs w:val="26"/>
    </w:rPr>
  </w:style>
  <w:style w:type="character" w:customStyle="1" w:styleId="affd">
    <w:name w:val="_Таблица Знак"/>
    <w:link w:val="a0"/>
    <w:rsid w:val="00BF569E"/>
    <w:rPr>
      <w:rFonts w:ascii="Times New Roman" w:hAnsi="Times New Roman"/>
      <w:b/>
      <w:sz w:val="26"/>
      <w:szCs w:val="26"/>
      <w:lang w:eastAsia="en-US"/>
    </w:rPr>
  </w:style>
  <w:style w:type="paragraph" w:customStyle="1" w:styleId="11">
    <w:name w:val="_1.1"/>
    <w:basedOn w:val="2"/>
    <w:link w:val="110"/>
    <w:qFormat/>
    <w:rsid w:val="00093F22"/>
    <w:pPr>
      <w:keepLines/>
      <w:numPr>
        <w:ilvl w:val="1"/>
        <w:numId w:val="9"/>
      </w:numPr>
      <w:spacing w:before="200" w:after="240"/>
      <w:ind w:left="0" w:firstLine="567"/>
      <w:jc w:val="both"/>
    </w:pPr>
    <w:rPr>
      <w:rFonts w:ascii="Times New Roman" w:hAnsi="Times New Roman"/>
    </w:rPr>
  </w:style>
  <w:style w:type="character" w:customStyle="1" w:styleId="affe">
    <w:name w:val="_Рисунок Знак"/>
    <w:link w:val="a"/>
    <w:rsid w:val="00BF569E"/>
    <w:rPr>
      <w:rFonts w:ascii="Times New Roman" w:hAnsi="Times New Roman"/>
      <w:sz w:val="26"/>
      <w:szCs w:val="26"/>
      <w:lang w:eastAsia="en-US"/>
    </w:rPr>
  </w:style>
  <w:style w:type="character" w:customStyle="1" w:styleId="110">
    <w:name w:val="_1.1 Знак"/>
    <w:link w:val="11"/>
    <w:rsid w:val="00093F22"/>
    <w:rPr>
      <w:rFonts w:ascii="Times New Roman" w:eastAsia="Times New Roman" w:hAnsi="Times New Roman"/>
      <w:b/>
      <w:bCs/>
      <w:i/>
      <w:iCs/>
      <w:color w:val="000000"/>
      <w:sz w:val="28"/>
      <w:szCs w:val="28"/>
      <w:lang w:eastAsia="en-US"/>
    </w:rPr>
  </w:style>
  <w:style w:type="paragraph" w:customStyle="1" w:styleId="1">
    <w:name w:val="_Раздел 1"/>
    <w:basedOn w:val="10"/>
    <w:link w:val="19"/>
    <w:rsid w:val="00925ED0"/>
    <w:pPr>
      <w:pageBreakBefore/>
      <w:numPr>
        <w:numId w:val="5"/>
      </w:numPr>
      <w:tabs>
        <w:tab w:val="left" w:pos="0"/>
      </w:tabs>
      <w:suppressAutoHyphens/>
      <w:spacing w:before="120" w:after="240"/>
      <w:ind w:left="0" w:firstLine="567"/>
      <w:jc w:val="both"/>
    </w:pPr>
    <w:rPr>
      <w:rFonts w:ascii="Times New Roman" w:hAnsi="Times New Roman"/>
      <w:kern w:val="28"/>
      <w:sz w:val="26"/>
    </w:rPr>
  </w:style>
  <w:style w:type="character" w:customStyle="1" w:styleId="19">
    <w:name w:val="_Раздел 1 Знак"/>
    <w:link w:val="1"/>
    <w:rsid w:val="00925ED0"/>
    <w:rPr>
      <w:rFonts w:ascii="Times New Roman" w:eastAsia="Times New Roman" w:hAnsi="Times New Roman"/>
      <w:b/>
      <w:bCs/>
      <w:color w:val="000000"/>
      <w:kern w:val="28"/>
      <w:sz w:val="26"/>
      <w:szCs w:val="32"/>
      <w:lang w:eastAsia="en-US"/>
    </w:rPr>
  </w:style>
  <w:style w:type="table" w:customStyle="1" w:styleId="TableGridReport1">
    <w:name w:val="Table Grid Report1"/>
    <w:basedOn w:val="a5"/>
    <w:next w:val="afe"/>
    <w:uiPriority w:val="59"/>
    <w:rsid w:val="00610ED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2">
    <w:name w:val="Table Grid Report2"/>
    <w:basedOn w:val="a5"/>
    <w:next w:val="afe"/>
    <w:uiPriority w:val="59"/>
    <w:rsid w:val="00610ED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2 Глава раздела"/>
    <w:basedOn w:val="af1"/>
    <w:link w:val="25"/>
    <w:rsid w:val="00610ED3"/>
    <w:pPr>
      <w:spacing w:before="120" w:after="120" w:line="360" w:lineRule="auto"/>
      <w:ind w:firstLine="425"/>
    </w:pPr>
    <w:rPr>
      <w:rFonts w:ascii="Times New Roman" w:eastAsia="Times New Roman" w:hAnsi="Times New Roman"/>
      <w:bCs/>
      <w:noProof/>
      <w:sz w:val="28"/>
      <w:szCs w:val="26"/>
    </w:rPr>
  </w:style>
  <w:style w:type="character" w:customStyle="1" w:styleId="25">
    <w:name w:val="2 Глава раздела Знак"/>
    <w:link w:val="24"/>
    <w:rsid w:val="00610ED3"/>
    <w:rPr>
      <w:rFonts w:ascii="Times New Roman" w:eastAsia="Times New Roman" w:hAnsi="Times New Roman"/>
      <w:bCs/>
      <w:noProof/>
      <w:sz w:val="28"/>
      <w:szCs w:val="26"/>
    </w:rPr>
  </w:style>
  <w:style w:type="table" w:customStyle="1" w:styleId="TableNormal">
    <w:name w:val="Table Normal"/>
    <w:uiPriority w:val="2"/>
    <w:semiHidden/>
    <w:unhideWhenUsed/>
    <w:qFormat/>
    <w:rsid w:val="00F1517D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Report3">
    <w:name w:val="Table Grid Report3"/>
    <w:basedOn w:val="a5"/>
    <w:next w:val="afe"/>
    <w:uiPriority w:val="59"/>
    <w:rsid w:val="000755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page number"/>
    <w:rsid w:val="000755D6"/>
    <w:rPr>
      <w:rFonts w:ascii="Arial" w:hAnsi="Arial"/>
      <w:dstrike w:val="0"/>
      <w:sz w:val="24"/>
      <w:szCs w:val="24"/>
      <w:vertAlign w:val="baseline"/>
    </w:rPr>
  </w:style>
  <w:style w:type="paragraph" w:styleId="afff0">
    <w:name w:val="Body Text"/>
    <w:basedOn w:val="a3"/>
    <w:link w:val="afff1"/>
    <w:uiPriority w:val="99"/>
    <w:unhideWhenUsed/>
    <w:rsid w:val="00113541"/>
    <w:pPr>
      <w:spacing w:after="120"/>
    </w:pPr>
  </w:style>
  <w:style w:type="character" w:customStyle="1" w:styleId="afff1">
    <w:name w:val="Основной текст Знак"/>
    <w:link w:val="afff0"/>
    <w:uiPriority w:val="99"/>
    <w:rsid w:val="00113541"/>
    <w:rPr>
      <w:rFonts w:ascii="Times New Roman" w:hAnsi="Times New Roman"/>
      <w:color w:val="000000"/>
      <w:sz w:val="26"/>
      <w:szCs w:val="26"/>
      <w:lang w:eastAsia="en-US"/>
    </w:rPr>
  </w:style>
  <w:style w:type="paragraph" w:customStyle="1" w:styleId="111">
    <w:name w:val="Табличный_таблица_11"/>
    <w:link w:val="112"/>
    <w:qFormat/>
    <w:rsid w:val="00B65C0E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112">
    <w:name w:val="Табличный_таблица_11 Знак"/>
    <w:link w:val="111"/>
    <w:rsid w:val="00B65C0E"/>
    <w:rPr>
      <w:rFonts w:ascii="Times New Roman" w:eastAsia="Times New Roman" w:hAnsi="Times New Roman"/>
      <w:sz w:val="22"/>
      <w:szCs w:val="22"/>
      <w:lang w:bidi="ar-SA"/>
    </w:rPr>
  </w:style>
  <w:style w:type="character" w:customStyle="1" w:styleId="afff2">
    <w:name w:val="Текст_Обычный"/>
    <w:qFormat/>
    <w:rsid w:val="00B65C0E"/>
    <w:rPr>
      <w:b w:val="0"/>
    </w:rPr>
  </w:style>
  <w:style w:type="paragraph" w:styleId="afff3">
    <w:name w:val="No Spacing"/>
    <w:uiPriority w:val="1"/>
    <w:qFormat/>
    <w:rsid w:val="00DA6F20"/>
    <w:pPr>
      <w:ind w:firstLine="709"/>
    </w:pPr>
    <w:rPr>
      <w:rFonts w:ascii="Times New Roman" w:hAnsi="Times New Roman"/>
      <w:color w:val="000000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3\Desktop\&#1057;&#1058;&#1048;&#1051;&#104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4E37A-DCED-4D94-AA90-7CA89563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СТИЛИ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1846</CharactersWithSpaces>
  <SharedDoc>false</SharedDoc>
  <HLinks>
    <vt:vector size="252" baseType="variant">
      <vt:variant>
        <vt:i4>1310781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_Toc455096500</vt:lpwstr>
      </vt:variant>
      <vt:variant>
        <vt:i4>1900604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_Toc455096499</vt:lpwstr>
      </vt:variant>
      <vt:variant>
        <vt:i4>1900604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_Toc455096498</vt:lpwstr>
      </vt:variant>
      <vt:variant>
        <vt:i4>1900604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_Toc455096497</vt:lpwstr>
      </vt:variant>
      <vt:variant>
        <vt:i4>1900604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_Toc455096496</vt:lpwstr>
      </vt:variant>
      <vt:variant>
        <vt:i4>1900604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_Toc455096495</vt:lpwstr>
      </vt:variant>
      <vt:variant>
        <vt:i4>1900604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_Toc455096494</vt:lpwstr>
      </vt:variant>
      <vt:variant>
        <vt:i4>1900604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_Toc455096493</vt:lpwstr>
      </vt:variant>
      <vt:variant>
        <vt:i4>1900604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_Toc455096492</vt:lpwstr>
      </vt:variant>
      <vt:variant>
        <vt:i4>1900604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_Toc455096491</vt:lpwstr>
      </vt:variant>
      <vt:variant>
        <vt:i4>1900604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_Toc455096490</vt:lpwstr>
      </vt:variant>
      <vt:variant>
        <vt:i4>1835068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_Toc455096489</vt:lpwstr>
      </vt:variant>
      <vt:variant>
        <vt:i4>1835068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_Toc455096488</vt:lpwstr>
      </vt:variant>
      <vt:variant>
        <vt:i4>1835068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_Toc455096487</vt:lpwstr>
      </vt:variant>
      <vt:variant>
        <vt:i4>1835068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_Toc455096486</vt:lpwstr>
      </vt:variant>
      <vt:variant>
        <vt:i4>1835068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_Toc455096485</vt:lpwstr>
      </vt:variant>
      <vt:variant>
        <vt:i4>1835068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_Toc455096484</vt:lpwstr>
      </vt:variant>
      <vt:variant>
        <vt:i4>1835068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_Toc455096483</vt:lpwstr>
      </vt:variant>
      <vt:variant>
        <vt:i4>1835068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_Toc455096482</vt:lpwstr>
      </vt:variant>
      <vt:variant>
        <vt:i4>1835068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_Toc455096481</vt:lpwstr>
      </vt:variant>
      <vt:variant>
        <vt:i4>1835068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_Toc455096480</vt:lpwstr>
      </vt:variant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_Toc455096479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_Toc455096478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_Toc455096477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_Toc455096476</vt:lpwstr>
      </vt:variant>
      <vt:variant>
        <vt:i4>1245244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_Toc455096475</vt:lpwstr>
      </vt:variant>
      <vt:variant>
        <vt:i4>1245244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_Toc455096474</vt:lpwstr>
      </vt:variant>
      <vt:variant>
        <vt:i4>1245244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_Toc455096473</vt:lpwstr>
      </vt:variant>
      <vt:variant>
        <vt:i4>1245244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_Toc455096472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_Toc455096471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_Toc455096470</vt:lpwstr>
      </vt:variant>
      <vt:variant>
        <vt:i4>1179708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_Toc455096469</vt:lpwstr>
      </vt:variant>
      <vt:variant>
        <vt:i4>1179708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_Toc455096468</vt:lpwstr>
      </vt:variant>
      <vt:variant>
        <vt:i4>1179708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_Toc455096467</vt:lpwstr>
      </vt:variant>
      <vt:variant>
        <vt:i4>1179708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_Toc455096466</vt:lpwstr>
      </vt:variant>
      <vt:variant>
        <vt:i4>1179708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_Toc455096465</vt:lpwstr>
      </vt:variant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_Toc455096464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_Toc455096463</vt:lpwstr>
      </vt:variant>
      <vt:variant>
        <vt:i4>1179708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_Toc455096462</vt:lpwstr>
      </vt:variant>
      <vt:variant>
        <vt:i4>1179708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_Toc455096461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_Toc455096460</vt:lpwstr>
      </vt:variant>
      <vt:variant>
        <vt:i4>2293768</vt:i4>
      </vt:variant>
      <vt:variant>
        <vt:i4>0</vt:i4>
      </vt:variant>
      <vt:variant>
        <vt:i4>0</vt:i4>
      </vt:variant>
      <vt:variant>
        <vt:i4>5</vt:i4>
      </vt:variant>
      <vt:variant>
        <vt:lpwstr>mailto:sinenergo2016@yandex.ru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</cp:lastModifiedBy>
  <cp:revision>2</cp:revision>
  <cp:lastPrinted>2025-06-30T14:04:00Z</cp:lastPrinted>
  <dcterms:created xsi:type="dcterms:W3CDTF">2025-10-10T11:48:00Z</dcterms:created>
  <dcterms:modified xsi:type="dcterms:W3CDTF">2025-10-10T11:48:00Z</dcterms:modified>
</cp:coreProperties>
</file>